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8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8"/>
        <w:gridCol w:w="3473"/>
        <w:gridCol w:w="8"/>
        <w:gridCol w:w="3290"/>
        <w:gridCol w:w="119"/>
        <w:gridCol w:w="117"/>
        <w:gridCol w:w="3473"/>
      </w:tblGrid>
      <w:tr w:rsidR="00427EC5" w14:paraId="02806BFA" w14:textId="77777777" w:rsidTr="00C55EE2">
        <w:trPr>
          <w:gridBefore w:val="1"/>
          <w:wBefore w:w="108" w:type="dxa"/>
          <w:trHeight w:val="2041"/>
        </w:trPr>
        <w:tc>
          <w:tcPr>
            <w:tcW w:w="3473" w:type="dxa"/>
          </w:tcPr>
          <w:p w14:paraId="646552EE" w14:textId="77777777" w:rsidR="00427EC5" w:rsidRPr="00A411CF" w:rsidRDefault="00427EC5"/>
        </w:tc>
        <w:tc>
          <w:tcPr>
            <w:tcW w:w="3298" w:type="dxa"/>
            <w:gridSpan w:val="2"/>
          </w:tcPr>
          <w:p w14:paraId="1E2B605C" w14:textId="77777777" w:rsidR="00427EC5" w:rsidRDefault="00427EC5">
            <w:pPr>
              <w:ind w:left="213"/>
            </w:pPr>
            <w:r>
              <w:rPr>
                <w:noProof/>
              </w:rPr>
              <w:drawing>
                <wp:inline distT="0" distB="0" distL="0" distR="0" wp14:anchorId="771C956D" wp14:editId="1E9D68B7">
                  <wp:extent cx="1409700" cy="1219200"/>
                  <wp:effectExtent l="0" t="0" r="0" b="0"/>
                  <wp:docPr id="1" name="Рисунок 12" descr="Описание: Казцинк-Энерго_анг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Казцинк-Энерго_анг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gridSpan w:val="2"/>
          </w:tcPr>
          <w:p w14:paraId="011C727B" w14:textId="77777777" w:rsidR="00427EC5" w:rsidRDefault="00427EC5">
            <w:pPr>
              <w:rPr>
                <w:lang w:val="en-US"/>
              </w:rPr>
            </w:pPr>
          </w:p>
        </w:tc>
        <w:tc>
          <w:tcPr>
            <w:tcW w:w="3473" w:type="dxa"/>
          </w:tcPr>
          <w:p w14:paraId="3B608FFB" w14:textId="77777777" w:rsidR="00427EC5" w:rsidRDefault="00427EC5">
            <w:pPr>
              <w:rPr>
                <w:lang w:val="en-US"/>
              </w:rPr>
            </w:pPr>
          </w:p>
        </w:tc>
      </w:tr>
      <w:tr w:rsidR="00C55EE2" w:rsidRPr="00C3012D" w14:paraId="3D8E9C89" w14:textId="77777777" w:rsidTr="00C55EE2">
        <w:tc>
          <w:tcPr>
            <w:tcW w:w="3589" w:type="dxa"/>
            <w:gridSpan w:val="3"/>
          </w:tcPr>
          <w:p w14:paraId="178632B3" w14:textId="77777777" w:rsidR="00C55EE2" w:rsidRPr="00C3012D" w:rsidRDefault="00C55EE2" w:rsidP="00FA63DA">
            <w:pPr>
              <w:spacing w:line="360" w:lineRule="auto"/>
              <w:rPr>
                <w:lang w:val="kk-KZ"/>
              </w:rPr>
            </w:pPr>
          </w:p>
          <w:p w14:paraId="1253B680" w14:textId="77777777" w:rsidR="00C55EE2" w:rsidRPr="00C3012D" w:rsidRDefault="00C55EE2" w:rsidP="00FA63DA">
            <w:pPr>
              <w:spacing w:line="360" w:lineRule="auto"/>
              <w:rPr>
                <w:lang w:val="kk-KZ"/>
              </w:rPr>
            </w:pPr>
            <w:r w:rsidRPr="00C3012D">
              <w:rPr>
                <w:lang w:val="kk-KZ"/>
              </w:rPr>
              <w:t>«КАЗЦИНК-ЭНЕРГО» ЖШС</w:t>
            </w:r>
          </w:p>
        </w:tc>
        <w:tc>
          <w:tcPr>
            <w:tcW w:w="3409" w:type="dxa"/>
            <w:gridSpan w:val="2"/>
          </w:tcPr>
          <w:p w14:paraId="308D0C31" w14:textId="77777777" w:rsidR="00C55EE2" w:rsidRPr="00C3012D" w:rsidRDefault="00C55EE2" w:rsidP="00FA63DA">
            <w:pPr>
              <w:rPr>
                <w:lang w:val="kk-KZ"/>
              </w:rPr>
            </w:pPr>
          </w:p>
        </w:tc>
        <w:tc>
          <w:tcPr>
            <w:tcW w:w="3590" w:type="dxa"/>
            <w:gridSpan w:val="2"/>
          </w:tcPr>
          <w:p w14:paraId="2E19766A" w14:textId="77777777" w:rsidR="00C55EE2" w:rsidRPr="00C3012D" w:rsidRDefault="00C55EE2" w:rsidP="00FA63DA">
            <w:pPr>
              <w:spacing w:line="360" w:lineRule="auto"/>
              <w:rPr>
                <w:lang w:val="kk-KZ"/>
              </w:rPr>
            </w:pPr>
          </w:p>
          <w:p w14:paraId="21E08658" w14:textId="77777777" w:rsidR="00C55EE2" w:rsidRPr="00C3012D" w:rsidRDefault="00C55EE2" w:rsidP="00FA63DA">
            <w:pPr>
              <w:spacing w:line="360" w:lineRule="auto"/>
              <w:rPr>
                <w:lang w:val="kk-KZ"/>
              </w:rPr>
            </w:pPr>
            <w:r w:rsidRPr="00C3012D">
              <w:rPr>
                <w:lang w:val="kk-KZ"/>
              </w:rPr>
              <w:t>ТОО «КАЗЦИНК-ЭНЕРГО»</w:t>
            </w:r>
          </w:p>
        </w:tc>
      </w:tr>
    </w:tbl>
    <w:p w14:paraId="231800F3" w14:textId="77777777" w:rsidR="00C55EE2" w:rsidRPr="00C3012D" w:rsidRDefault="00C55EE2" w:rsidP="00C55EE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b/>
          <w:lang w:val="kk-KZ" w:eastAsia="ko-KR"/>
        </w:rPr>
      </w:pPr>
    </w:p>
    <w:p w14:paraId="6AE92133" w14:textId="77777777" w:rsidR="00C55EE2" w:rsidRPr="00C3012D" w:rsidRDefault="00C55EE2" w:rsidP="00C55EE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b/>
          <w:lang w:val="kk-KZ" w:eastAsia="ko-KR"/>
        </w:rPr>
      </w:pPr>
      <w:r w:rsidRPr="00C3012D">
        <w:rPr>
          <w:b/>
          <w:lang w:val="kk-KZ" w:eastAsia="ko-KR"/>
        </w:rPr>
        <w:t>БҰЙРЫҚ</w:t>
      </w:r>
      <w:r w:rsidRPr="00C3012D">
        <w:rPr>
          <w:rFonts w:ascii="Helv/Kazakh" w:hAnsi="Helv/Kazakh"/>
          <w:b/>
          <w:lang w:val="kk-KZ" w:eastAsia="ko-KR"/>
        </w:rPr>
        <w:tab/>
        <w:t xml:space="preserve">   </w:t>
      </w:r>
      <w:r w:rsidRPr="00C3012D">
        <w:rPr>
          <w:b/>
          <w:lang w:val="kk-KZ" w:eastAsia="ko-KR"/>
        </w:rPr>
        <w:t>ПРИКАЗ</w:t>
      </w:r>
    </w:p>
    <w:p w14:paraId="0CAB80D7" w14:textId="77777777" w:rsidR="00C55EE2" w:rsidRPr="00C3012D" w:rsidRDefault="00C55EE2" w:rsidP="00C55EE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lang w:val="kk-KZ" w:eastAsia="ko-KR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851"/>
        <w:gridCol w:w="851"/>
        <w:gridCol w:w="1276"/>
        <w:gridCol w:w="2267"/>
        <w:gridCol w:w="567"/>
        <w:gridCol w:w="992"/>
        <w:gridCol w:w="1276"/>
      </w:tblGrid>
      <w:tr w:rsidR="00C55EE2" w:rsidRPr="00C3012D" w14:paraId="738B9D80" w14:textId="77777777" w:rsidTr="00FA63DA">
        <w:trPr>
          <w:gridAfter w:val="1"/>
          <w:wAfter w:w="1276" w:type="dxa"/>
        </w:trPr>
        <w:tc>
          <w:tcPr>
            <w:tcW w:w="1701" w:type="dxa"/>
            <w:tcBorders>
              <w:bottom w:val="single" w:sz="4" w:space="0" w:color="auto"/>
            </w:tcBorders>
          </w:tcPr>
          <w:p w14:paraId="2A7A6D62" w14:textId="107223D6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  <w:r>
              <w:rPr>
                <w:lang w:val="kk-KZ" w:eastAsia="ko-KR"/>
              </w:rPr>
              <w:t>23 ақпан</w:t>
            </w:r>
            <w:r w:rsidRPr="00C3012D">
              <w:rPr>
                <w:lang w:val="kk-KZ" w:eastAsia="ko-KR"/>
              </w:rPr>
              <w:t xml:space="preserve"> </w:t>
            </w:r>
          </w:p>
        </w:tc>
        <w:tc>
          <w:tcPr>
            <w:tcW w:w="851" w:type="dxa"/>
          </w:tcPr>
          <w:p w14:paraId="35C301B3" w14:textId="77777777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202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24F33E" w14:textId="77777777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3</w:t>
            </w:r>
          </w:p>
        </w:tc>
        <w:tc>
          <w:tcPr>
            <w:tcW w:w="3543" w:type="dxa"/>
            <w:gridSpan w:val="2"/>
          </w:tcPr>
          <w:p w14:paraId="45944260" w14:textId="77777777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</w:p>
        </w:tc>
        <w:tc>
          <w:tcPr>
            <w:tcW w:w="567" w:type="dxa"/>
          </w:tcPr>
          <w:p w14:paraId="63C34732" w14:textId="77777777" w:rsidR="00C55EE2" w:rsidRPr="00C3012D" w:rsidRDefault="00C55EE2" w:rsidP="00FA63DA">
            <w:pPr>
              <w:pStyle w:val="a3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8F3FB3" w14:textId="6CF0E0A6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  <w:r>
              <w:rPr>
                <w:lang w:val="kk-KZ" w:eastAsia="ko-KR"/>
              </w:rPr>
              <w:t>146</w:t>
            </w:r>
          </w:p>
        </w:tc>
      </w:tr>
      <w:tr w:rsidR="00C55EE2" w:rsidRPr="00C3012D" w14:paraId="0071F0E9" w14:textId="77777777" w:rsidTr="00FA63DA">
        <w:trPr>
          <w:cantSplit/>
        </w:trPr>
        <w:tc>
          <w:tcPr>
            <w:tcW w:w="4679" w:type="dxa"/>
            <w:gridSpan w:val="4"/>
          </w:tcPr>
          <w:p w14:paraId="4E2631C8" w14:textId="77777777" w:rsidR="00C55EE2" w:rsidRPr="00C3012D" w:rsidRDefault="00C55EE2" w:rsidP="00FA63DA">
            <w:pPr>
              <w:pStyle w:val="a3"/>
              <w:ind w:hanging="108"/>
              <w:jc w:val="both"/>
              <w:rPr>
                <w:rFonts w:ascii="Times/Kazakh" w:hAnsi="Times/Kazakh"/>
                <w:lang w:val="kk-KZ" w:eastAsia="ko-KR"/>
              </w:rPr>
            </w:pPr>
          </w:p>
          <w:p w14:paraId="2A50B048" w14:textId="77777777" w:rsidR="00C55EE2" w:rsidRPr="00C3012D" w:rsidRDefault="00C55EE2" w:rsidP="00FA63DA">
            <w:pPr>
              <w:pStyle w:val="a3"/>
              <w:ind w:hanging="108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Өскемен қ.</w:t>
            </w:r>
          </w:p>
        </w:tc>
        <w:tc>
          <w:tcPr>
            <w:tcW w:w="2267" w:type="dxa"/>
          </w:tcPr>
          <w:p w14:paraId="74877FD6" w14:textId="77777777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</w:p>
        </w:tc>
        <w:tc>
          <w:tcPr>
            <w:tcW w:w="2835" w:type="dxa"/>
            <w:gridSpan w:val="3"/>
          </w:tcPr>
          <w:p w14:paraId="0D40321A" w14:textId="77777777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</w:p>
          <w:p w14:paraId="72CEBE93" w14:textId="77777777" w:rsidR="00C55EE2" w:rsidRPr="00C3012D" w:rsidRDefault="00C55EE2" w:rsidP="00FA63DA">
            <w:pPr>
              <w:pStyle w:val="a3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г. Усть-Каменогорск</w:t>
            </w:r>
          </w:p>
        </w:tc>
      </w:tr>
    </w:tbl>
    <w:p w14:paraId="2E33D683" w14:textId="77777777" w:rsidR="00C55EE2" w:rsidRPr="00C3012D" w:rsidRDefault="00C55EE2" w:rsidP="00C55EE2">
      <w:pPr>
        <w:pStyle w:val="2"/>
        <w:rPr>
          <w:lang w:val="kk-KZ"/>
        </w:rPr>
      </w:pPr>
    </w:p>
    <w:p w14:paraId="15B93E74" w14:textId="77777777" w:rsidR="00C55EE2" w:rsidRPr="00C3012D" w:rsidRDefault="00C55EE2" w:rsidP="00C55EE2">
      <w:pPr>
        <w:jc w:val="both"/>
        <w:rPr>
          <w:b/>
          <w:lang w:val="kk-KZ"/>
        </w:rPr>
      </w:pPr>
      <w:r w:rsidRPr="00C3012D">
        <w:rPr>
          <w:b/>
          <w:lang w:val="kk-KZ"/>
        </w:rPr>
        <w:t>Шығындары 202</w:t>
      </w:r>
      <w:r>
        <w:rPr>
          <w:b/>
          <w:lang w:val="kk-KZ"/>
        </w:rPr>
        <w:t>3</w:t>
      </w:r>
      <w:r w:rsidRPr="00C3012D">
        <w:rPr>
          <w:b/>
          <w:lang w:val="kk-KZ"/>
        </w:rPr>
        <w:t xml:space="preserve"> жылға арналған тарифтерді қалыптастырған </w:t>
      </w:r>
    </w:p>
    <w:p w14:paraId="7E9DA577" w14:textId="77777777" w:rsidR="00C55EE2" w:rsidRPr="00C3012D" w:rsidRDefault="00C55EE2" w:rsidP="00C55EE2">
      <w:pPr>
        <w:jc w:val="both"/>
        <w:rPr>
          <w:b/>
          <w:lang w:val="kk-KZ"/>
        </w:rPr>
      </w:pPr>
      <w:r w:rsidRPr="00C3012D">
        <w:rPr>
          <w:b/>
          <w:lang w:val="kk-KZ"/>
        </w:rPr>
        <w:t xml:space="preserve">кезде ескерілетін табиғи монополиялар субъектілері сатып алатын </w:t>
      </w:r>
    </w:p>
    <w:p w14:paraId="00E1CD11" w14:textId="77777777" w:rsidR="00C55EE2" w:rsidRPr="00C3012D" w:rsidRDefault="00C55EE2" w:rsidP="00C55EE2">
      <w:pPr>
        <w:jc w:val="both"/>
        <w:rPr>
          <w:b/>
          <w:lang w:val="kk-KZ"/>
        </w:rPr>
      </w:pPr>
      <w:r w:rsidRPr="00C3012D">
        <w:rPr>
          <w:b/>
          <w:lang w:val="kk-KZ"/>
        </w:rPr>
        <w:t xml:space="preserve">тауарлар, жұмыстар және көрсетілетін қызметтер </w:t>
      </w:r>
    </w:p>
    <w:p w14:paraId="7184C696" w14:textId="77777777" w:rsidR="00C55EE2" w:rsidRPr="00C3012D" w:rsidRDefault="00C55EE2" w:rsidP="00C55EE2">
      <w:pPr>
        <w:jc w:val="both"/>
        <w:rPr>
          <w:b/>
          <w:lang w:val="kk-KZ"/>
        </w:rPr>
      </w:pPr>
      <w:r w:rsidRPr="00C3012D">
        <w:rPr>
          <w:b/>
          <w:lang w:val="kk-KZ"/>
        </w:rPr>
        <w:t>Тізбесіне өзгерістер мен толықтырулар енгізу туралы</w:t>
      </w:r>
    </w:p>
    <w:p w14:paraId="0DC3584A" w14:textId="77777777" w:rsidR="00C55EE2" w:rsidRPr="00C3012D" w:rsidRDefault="00C55EE2" w:rsidP="00C55EE2">
      <w:pPr>
        <w:ind w:firstLine="340"/>
        <w:jc w:val="both"/>
        <w:rPr>
          <w:lang w:val="kk-KZ"/>
        </w:rPr>
      </w:pPr>
    </w:p>
    <w:p w14:paraId="1A1ECE33" w14:textId="77777777" w:rsidR="00C55EE2" w:rsidRPr="00C3012D" w:rsidRDefault="00C55EE2" w:rsidP="00C55EE2">
      <w:pPr>
        <w:ind w:firstLine="340"/>
        <w:jc w:val="both"/>
        <w:rPr>
          <w:lang w:val="kk-KZ"/>
        </w:rPr>
      </w:pPr>
      <w:r w:rsidRPr="00C3012D">
        <w:rPr>
          <w:lang w:val="kk-KZ"/>
        </w:rPr>
        <w:t xml:space="preserve">Қазақстан Республикасы Ұлттық экономика министрінің 2019 жылғы 13 тамыздағы № 73 бұйрығымен бекітілген «Табиғи монополиялар субъектілерінің қызметін жүзеге асыру Қағидаларының» 44 тармағын басшылыққа ала отыра  </w:t>
      </w:r>
    </w:p>
    <w:p w14:paraId="2AD940A9" w14:textId="77777777" w:rsidR="00C55EE2" w:rsidRPr="00C3012D" w:rsidRDefault="00C55EE2" w:rsidP="00C55EE2">
      <w:pPr>
        <w:jc w:val="both"/>
        <w:rPr>
          <w:lang w:val="kk-KZ"/>
        </w:rPr>
      </w:pPr>
    </w:p>
    <w:p w14:paraId="6B926DD5" w14:textId="77777777" w:rsidR="00C55EE2" w:rsidRPr="00C3012D" w:rsidRDefault="00C55EE2" w:rsidP="00C55EE2">
      <w:pPr>
        <w:jc w:val="both"/>
        <w:rPr>
          <w:b/>
          <w:lang w:val="kk-KZ"/>
        </w:rPr>
      </w:pPr>
      <w:r w:rsidRPr="00C3012D">
        <w:rPr>
          <w:b/>
          <w:lang w:val="kk-KZ"/>
        </w:rPr>
        <w:t xml:space="preserve">БҰЙЫРАМЫН: </w:t>
      </w:r>
    </w:p>
    <w:p w14:paraId="6B8C676F" w14:textId="77777777" w:rsidR="00C55EE2" w:rsidRPr="00C3012D" w:rsidRDefault="00C55EE2" w:rsidP="00C55EE2">
      <w:pPr>
        <w:jc w:val="both"/>
        <w:rPr>
          <w:lang w:val="kk-KZ"/>
        </w:rPr>
      </w:pPr>
    </w:p>
    <w:p w14:paraId="0468EC43" w14:textId="77777777" w:rsidR="00C55EE2" w:rsidRPr="00C3012D" w:rsidRDefault="00C55EE2" w:rsidP="00C55EE2">
      <w:pPr>
        <w:ind w:firstLine="340"/>
        <w:jc w:val="both"/>
        <w:rPr>
          <w:lang w:val="kk-KZ"/>
        </w:rPr>
      </w:pPr>
      <w:r w:rsidRPr="00C3012D">
        <w:rPr>
          <w:lang w:val="kk-KZ"/>
        </w:rPr>
        <w:t>1. Директордың 14.11.2022 ж. № 546 бұйрығымен бекітілген «Казцинк-Энерго» ЖШС көрсететін электр энергиясын беру жөніндегі 2023 жылға арналған қызмет тарифін бекіткен кезде ескерілетін табиғи монополиялар субъектілері сатып алатын тауарлар, жұмыстар және көрсетілетін қызметтер Тізбесіне 1 қосымшаға сәйкес өзгерістер мен толықтырулар енгізілсін.</w:t>
      </w:r>
    </w:p>
    <w:p w14:paraId="483C7F36" w14:textId="77777777" w:rsidR="00C55EE2" w:rsidRPr="0034135D" w:rsidRDefault="00C55EE2" w:rsidP="00C55EE2">
      <w:pPr>
        <w:ind w:firstLine="340"/>
        <w:jc w:val="both"/>
        <w:rPr>
          <w:lang w:val="kk-KZ"/>
        </w:rPr>
      </w:pPr>
      <w:r w:rsidRPr="00C3012D">
        <w:rPr>
          <w:lang w:val="kk-KZ"/>
        </w:rPr>
        <w:t>2. Осы бұйрықтың орындалуына бақылау</w:t>
      </w:r>
      <w:r w:rsidRPr="009A728B">
        <w:rPr>
          <w:lang w:val="kk-KZ"/>
        </w:rPr>
        <w:t xml:space="preserve"> </w:t>
      </w:r>
      <w:r>
        <w:rPr>
          <w:lang w:val="kk-KZ"/>
        </w:rPr>
        <w:t>логистика</w:t>
      </w:r>
      <w:r w:rsidRPr="009A728B">
        <w:rPr>
          <w:lang w:val="kk-KZ"/>
        </w:rPr>
        <w:t xml:space="preserve"> бөлімінің бастығы </w:t>
      </w:r>
      <w:r>
        <w:rPr>
          <w:lang w:val="kk-KZ"/>
        </w:rPr>
        <w:t>А</w:t>
      </w:r>
      <w:r w:rsidRPr="009A728B">
        <w:rPr>
          <w:lang w:val="kk-KZ"/>
        </w:rPr>
        <w:t>.</w:t>
      </w:r>
      <w:r>
        <w:rPr>
          <w:lang w:val="kk-KZ"/>
        </w:rPr>
        <w:t>Ж</w:t>
      </w:r>
      <w:r w:rsidRPr="009A728B">
        <w:rPr>
          <w:lang w:val="kk-KZ"/>
        </w:rPr>
        <w:t>.</w:t>
      </w:r>
      <w:r>
        <w:rPr>
          <w:lang w:val="kk-KZ"/>
        </w:rPr>
        <w:t>Бахтияровқа</w:t>
      </w:r>
      <w:r w:rsidRPr="009A728B">
        <w:rPr>
          <w:lang w:val="kk-KZ"/>
        </w:rPr>
        <w:t xml:space="preserve"> жүктелсін, соңынан</w:t>
      </w:r>
      <w:r>
        <w:rPr>
          <w:lang w:val="kk-KZ"/>
        </w:rPr>
        <w:t xml:space="preserve"> </w:t>
      </w:r>
      <w:r w:rsidRPr="009A728B">
        <w:rPr>
          <w:lang w:val="kk-KZ"/>
        </w:rPr>
        <w:t xml:space="preserve">орындалғанына бақылау жөнінде </w:t>
      </w:r>
      <w:r w:rsidRPr="00935FF0">
        <w:rPr>
          <w:lang w:val="kk-KZ"/>
        </w:rPr>
        <w:t>директор И.А.Сальниковаға ақпарат берілсін</w:t>
      </w:r>
      <w:r>
        <w:rPr>
          <w:lang w:val="kk-KZ"/>
        </w:rPr>
        <w:t>.</w:t>
      </w:r>
      <w:r w:rsidRPr="0034135D">
        <w:rPr>
          <w:lang w:val="kk-KZ"/>
        </w:rPr>
        <w:t xml:space="preserve"> </w:t>
      </w:r>
    </w:p>
    <w:p w14:paraId="53E90F49" w14:textId="77777777" w:rsidR="00C55EE2" w:rsidRPr="0034135D" w:rsidRDefault="00C55EE2" w:rsidP="00C55EE2">
      <w:pPr>
        <w:ind w:firstLine="340"/>
        <w:jc w:val="both"/>
        <w:rPr>
          <w:lang w:val="kk-KZ"/>
        </w:rPr>
      </w:pPr>
      <w:r w:rsidRPr="0034135D">
        <w:rPr>
          <w:lang w:val="kk-KZ"/>
        </w:rPr>
        <w:t xml:space="preserve"> </w:t>
      </w:r>
    </w:p>
    <w:p w14:paraId="2EFC471A" w14:textId="77777777" w:rsidR="00C55EE2" w:rsidRDefault="00C55EE2" w:rsidP="00C55EE2">
      <w:pPr>
        <w:tabs>
          <w:tab w:val="left" w:pos="7371"/>
        </w:tabs>
      </w:pPr>
      <w:r>
        <w:rPr>
          <w:lang w:val="kk-KZ"/>
        </w:rPr>
        <w:t xml:space="preserve">Бас </w:t>
      </w:r>
      <w:r w:rsidRPr="00E11869">
        <w:t>инженер</w:t>
      </w:r>
      <w:r>
        <w:tab/>
      </w:r>
      <w:r>
        <w:tab/>
      </w:r>
      <w:r>
        <w:tab/>
        <w:t xml:space="preserve"> </w:t>
      </w:r>
      <w:r w:rsidRPr="00E11869">
        <w:t>А.С. Соснин</w:t>
      </w:r>
      <w:r w:rsidRPr="00194FB1">
        <w:t xml:space="preserve">   </w:t>
      </w:r>
    </w:p>
    <w:p w14:paraId="1F407349" w14:textId="77777777" w:rsidR="00C55EE2" w:rsidRPr="00194FB1" w:rsidRDefault="00C55EE2" w:rsidP="00C55EE2">
      <w:pPr>
        <w:tabs>
          <w:tab w:val="left" w:pos="7371"/>
        </w:tabs>
      </w:pPr>
    </w:p>
    <w:p w14:paraId="06936BE6" w14:textId="2E06C0FE" w:rsidR="00C55EE2" w:rsidRDefault="00C55EE2" w:rsidP="00C55EE2">
      <w:pPr>
        <w:tabs>
          <w:tab w:val="left" w:pos="7371"/>
        </w:tabs>
      </w:pPr>
      <w:r w:rsidRPr="004D5F2C">
        <w:rPr>
          <w:lang w:val="kk-KZ"/>
        </w:rPr>
        <w:t>Бұр</w:t>
      </w:r>
      <w:r w:rsidRPr="004D5F2C">
        <w:t>ы</w:t>
      </w:r>
      <w:r w:rsidR="00F310C6">
        <w:rPr>
          <w:lang w:val="kk-KZ"/>
        </w:rPr>
        <w:t>дана</w:t>
      </w:r>
      <w:r w:rsidRPr="004D5F2C">
        <w:rPr>
          <w:lang w:val="kk-KZ"/>
        </w:rPr>
        <w:t>амалар</w:t>
      </w:r>
      <w:r>
        <w:t>:</w:t>
      </w:r>
    </w:p>
    <w:p w14:paraId="609F08C1" w14:textId="77777777" w:rsidR="00C55EE2" w:rsidRPr="00194FB1" w:rsidRDefault="00C55EE2" w:rsidP="00C55EE2">
      <w:r w:rsidRPr="00194FB1">
        <w:t xml:space="preserve">              </w:t>
      </w:r>
    </w:p>
    <w:p w14:paraId="501FC8C7" w14:textId="77777777" w:rsidR="00C55EE2" w:rsidRPr="00194FB1" w:rsidRDefault="00C55EE2" w:rsidP="00C55EE2">
      <w:pPr>
        <w:rPr>
          <w:color w:val="000000"/>
          <w:lang w:bidi="he-IL"/>
        </w:rPr>
      </w:pPr>
      <w:r>
        <w:rPr>
          <w:lang w:val="kk-KZ"/>
        </w:rPr>
        <w:t>Л</w:t>
      </w:r>
      <w:proofErr w:type="spellStart"/>
      <w:r w:rsidRPr="00194FB1">
        <w:rPr>
          <w:color w:val="000000"/>
          <w:lang w:bidi="he-IL"/>
        </w:rPr>
        <w:t>огистик</w:t>
      </w:r>
      <w:proofErr w:type="spellEnd"/>
      <w:r>
        <w:rPr>
          <w:color w:val="000000"/>
          <w:lang w:val="kk-KZ" w:bidi="he-IL"/>
        </w:rPr>
        <w:t xml:space="preserve">а </w:t>
      </w:r>
      <w:r w:rsidRPr="009A728B">
        <w:rPr>
          <w:lang w:val="kk-KZ"/>
        </w:rPr>
        <w:t xml:space="preserve">бөлімінің </w:t>
      </w:r>
      <w:r w:rsidRPr="0082228B">
        <w:rPr>
          <w:lang w:val="kk-KZ"/>
        </w:rPr>
        <w:t>бастығы</w:t>
      </w:r>
      <w:r w:rsidRPr="00194FB1">
        <w:rPr>
          <w:color w:val="000000"/>
          <w:lang w:bidi="he-IL"/>
        </w:rPr>
        <w:t xml:space="preserve">                                                                              </w:t>
      </w:r>
      <w:r w:rsidRPr="00194FB1">
        <w:t>А.Ж. Бахтияров</w:t>
      </w:r>
      <w:r w:rsidRPr="00194FB1">
        <w:rPr>
          <w:color w:val="000000"/>
          <w:lang w:bidi="he-IL"/>
        </w:rPr>
        <w:t xml:space="preserve">      </w:t>
      </w:r>
    </w:p>
    <w:p w14:paraId="6E664D03" w14:textId="77777777" w:rsidR="00C55EE2" w:rsidRPr="00194FB1" w:rsidRDefault="00C55EE2" w:rsidP="00C55EE2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                                                                 </w:t>
      </w:r>
    </w:p>
    <w:p w14:paraId="65A55A4F" w14:textId="77777777" w:rsidR="00C55EE2" w:rsidRPr="00194FB1" w:rsidRDefault="00C55EE2" w:rsidP="00C55EE2">
      <w:pPr>
        <w:rPr>
          <w:color w:val="000000"/>
          <w:lang w:bidi="he-IL"/>
        </w:rPr>
      </w:pPr>
      <w:r w:rsidRPr="009A728B">
        <w:rPr>
          <w:lang w:val="kk-KZ"/>
        </w:rPr>
        <w:t xml:space="preserve">Заң жұмысы және тарифтер бөлімінің </w:t>
      </w:r>
      <w:r w:rsidRPr="0082228B">
        <w:rPr>
          <w:lang w:val="kk-KZ"/>
        </w:rPr>
        <w:t>бастығы</w:t>
      </w:r>
      <w:r>
        <w:rPr>
          <w:lang w:val="kk-KZ"/>
        </w:rPr>
        <w:t xml:space="preserve"> </w:t>
      </w:r>
      <w:r>
        <w:rPr>
          <w:color w:val="000000"/>
          <w:lang w:bidi="he-IL"/>
        </w:rPr>
        <w:t xml:space="preserve">                                               </w:t>
      </w:r>
      <w:r w:rsidRPr="00194FB1">
        <w:rPr>
          <w:color w:val="000000"/>
          <w:lang w:bidi="he-IL"/>
        </w:rPr>
        <w:t>Е.Е. Новолодская</w:t>
      </w:r>
      <w:r>
        <w:rPr>
          <w:color w:val="000000"/>
          <w:lang w:bidi="he-IL"/>
        </w:rPr>
        <w:t xml:space="preserve">       </w:t>
      </w:r>
      <w:r w:rsidRPr="00194FB1">
        <w:rPr>
          <w:color w:val="000000"/>
          <w:lang w:bidi="he-IL"/>
        </w:rPr>
        <w:t xml:space="preserve">                                                                                                  </w:t>
      </w:r>
      <w:r>
        <w:rPr>
          <w:color w:val="000000"/>
          <w:lang w:bidi="he-IL"/>
        </w:rPr>
        <w:t xml:space="preserve">                                </w:t>
      </w:r>
      <w:r w:rsidRPr="00194FB1">
        <w:rPr>
          <w:color w:val="000000"/>
          <w:lang w:bidi="he-IL"/>
        </w:rPr>
        <w:t xml:space="preserve"> </w:t>
      </w:r>
    </w:p>
    <w:p w14:paraId="13866A09" w14:textId="77777777" w:rsidR="00C55EE2" w:rsidRDefault="00C55EE2" w:rsidP="00C55EE2">
      <w:pPr>
        <w:rPr>
          <w:color w:val="000000"/>
          <w:lang w:bidi="he-IL"/>
        </w:rPr>
      </w:pPr>
    </w:p>
    <w:p w14:paraId="269E8CE0" w14:textId="77777777" w:rsidR="00C55EE2" w:rsidRDefault="00C55EE2" w:rsidP="00C55EE2">
      <w:pPr>
        <w:rPr>
          <w:color w:val="000000"/>
          <w:lang w:bidi="he-IL"/>
        </w:rPr>
      </w:pPr>
      <w:r>
        <w:rPr>
          <w:color w:val="000000"/>
          <w:lang w:val="kk-KZ" w:bidi="he-IL"/>
        </w:rPr>
        <w:t>Б</w:t>
      </w:r>
      <w:proofErr w:type="spellStart"/>
      <w:r w:rsidRPr="00194FB1">
        <w:rPr>
          <w:color w:val="000000"/>
          <w:lang w:bidi="he-IL"/>
        </w:rPr>
        <w:t>юджет</w:t>
      </w:r>
      <w:proofErr w:type="spellEnd"/>
      <w:r>
        <w:rPr>
          <w:color w:val="000000"/>
          <w:lang w:val="kk-KZ" w:bidi="he-IL"/>
        </w:rPr>
        <w:t xml:space="preserve"> </w:t>
      </w:r>
      <w:r w:rsidRPr="009A728B">
        <w:rPr>
          <w:lang w:val="kk-KZ"/>
        </w:rPr>
        <w:t xml:space="preserve">бөлімінің </w:t>
      </w:r>
      <w:r w:rsidRPr="0082228B">
        <w:rPr>
          <w:lang w:val="kk-KZ"/>
        </w:rPr>
        <w:t>бастығы</w:t>
      </w:r>
      <w:r>
        <w:rPr>
          <w:lang w:val="kk-KZ"/>
        </w:rPr>
        <w:t xml:space="preserve">     </w:t>
      </w:r>
      <w:r w:rsidRPr="00194FB1">
        <w:rPr>
          <w:color w:val="000000"/>
          <w:lang w:bidi="he-IL"/>
        </w:rPr>
        <w:t xml:space="preserve">                                           </w:t>
      </w:r>
      <w:r>
        <w:rPr>
          <w:color w:val="000000"/>
          <w:lang w:bidi="he-IL"/>
        </w:rPr>
        <w:t xml:space="preserve">  </w:t>
      </w:r>
      <w:r w:rsidRPr="00194FB1">
        <w:rPr>
          <w:color w:val="000000"/>
          <w:lang w:bidi="he-IL"/>
        </w:rPr>
        <w:t xml:space="preserve">                                И. С. Тюменцева    </w:t>
      </w:r>
    </w:p>
    <w:p w14:paraId="2B8F2A4B" w14:textId="77777777" w:rsidR="00C55EE2" w:rsidRPr="00194FB1" w:rsidRDefault="00C55EE2" w:rsidP="00C55EE2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                      </w:t>
      </w:r>
    </w:p>
    <w:p w14:paraId="63A78A60" w14:textId="439BA581" w:rsidR="004715CA" w:rsidRDefault="00C55EE2" w:rsidP="00C55EE2">
      <w:pPr>
        <w:rPr>
          <w:color w:val="000000"/>
          <w:lang w:bidi="he-IL"/>
        </w:rPr>
      </w:pPr>
      <w:r>
        <w:rPr>
          <w:color w:val="000000"/>
          <w:lang w:val="kk-KZ" w:bidi="he-IL"/>
        </w:rPr>
        <w:t>Орындаушы</w:t>
      </w:r>
      <w:r w:rsidR="00897C6B" w:rsidRPr="00194FB1">
        <w:rPr>
          <w:color w:val="000000"/>
          <w:lang w:bidi="he-IL"/>
        </w:rPr>
        <w:t>:</w:t>
      </w:r>
      <w:r w:rsidR="00747074" w:rsidRPr="00194FB1">
        <w:rPr>
          <w:color w:val="000000"/>
          <w:lang w:bidi="he-IL"/>
        </w:rPr>
        <w:t xml:space="preserve"> </w:t>
      </w:r>
      <w:r>
        <w:rPr>
          <w:color w:val="000000"/>
          <w:lang w:val="kk-KZ" w:bidi="he-IL"/>
        </w:rPr>
        <w:t>Қ</w:t>
      </w:r>
      <w:proofErr w:type="spellStart"/>
      <w:r w:rsidR="009B5FA9">
        <w:rPr>
          <w:color w:val="000000"/>
          <w:lang w:bidi="he-IL"/>
        </w:rPr>
        <w:t>абаев</w:t>
      </w:r>
      <w:proofErr w:type="spellEnd"/>
      <w:r w:rsidR="009B5FA9">
        <w:rPr>
          <w:color w:val="000000"/>
          <w:lang w:bidi="he-IL"/>
        </w:rPr>
        <w:t xml:space="preserve"> Р. С. тел: 29-17-11</w:t>
      </w:r>
    </w:p>
    <w:p w14:paraId="6AC9C9C3" w14:textId="77777777" w:rsidR="00C55EE2" w:rsidRPr="0038032D" w:rsidRDefault="00C55EE2" w:rsidP="00C55EE2">
      <w:pPr>
        <w:jc w:val="both"/>
        <w:rPr>
          <w:lang w:val="kk-KZ"/>
        </w:rPr>
      </w:pPr>
      <w:bookmarkStart w:id="0" w:name="_Hlk126766321"/>
      <w:r w:rsidRPr="0038032D">
        <w:rPr>
          <w:lang w:val="kk-KZ"/>
        </w:rPr>
        <w:t>Дұрыс</w:t>
      </w:r>
    </w:p>
    <w:p w14:paraId="5A4E216B" w14:textId="77777777" w:rsidR="00C55EE2" w:rsidRPr="0038032D" w:rsidRDefault="00C55EE2" w:rsidP="00C55EE2">
      <w:pPr>
        <w:tabs>
          <w:tab w:val="left" w:pos="-1985"/>
        </w:tabs>
        <w:jc w:val="both"/>
        <w:rPr>
          <w:lang w:val="kk-KZ"/>
        </w:rPr>
      </w:pPr>
      <w:r w:rsidRPr="0038032D">
        <w:rPr>
          <w:color w:val="000000"/>
          <w:lang w:val="kk-KZ"/>
        </w:rPr>
        <w:t xml:space="preserve">Заң жұмысы және тарифтер </w:t>
      </w:r>
      <w:r w:rsidRPr="0038032D">
        <w:rPr>
          <w:lang w:val="kk-KZ"/>
        </w:rPr>
        <w:t xml:space="preserve">бөлімінің </w:t>
      </w:r>
    </w:p>
    <w:p w14:paraId="144F4A26" w14:textId="0264EF26" w:rsidR="00704E26" w:rsidRPr="00C55EE2" w:rsidRDefault="00C55EE2" w:rsidP="00C55EE2">
      <w:pPr>
        <w:pStyle w:val="a3"/>
        <w:tabs>
          <w:tab w:val="left" w:pos="708"/>
        </w:tabs>
        <w:jc w:val="both"/>
        <w:rPr>
          <w:lang w:val="kk-KZ" w:eastAsia="ko-KR"/>
        </w:rPr>
      </w:pPr>
      <w:r w:rsidRPr="0038032D">
        <w:rPr>
          <w:lang w:val="kk-KZ"/>
        </w:rPr>
        <w:t>жетекші маманы                                                                  қ\қ</w:t>
      </w:r>
      <w:r w:rsidR="00704E26" w:rsidRPr="00C55EE2">
        <w:rPr>
          <w:lang w:val="kk-KZ" w:eastAsia="ko-KR"/>
        </w:rPr>
        <w:t xml:space="preserve">                           И.В. Ерёмина</w:t>
      </w:r>
    </w:p>
    <w:p w14:paraId="40DC4362" w14:textId="1C236D8D" w:rsidR="00704E26" w:rsidRDefault="00704E26" w:rsidP="00704E26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eastAsia="ko-KR"/>
        </w:rPr>
        <w:t xml:space="preserve">23.02.2023 </w:t>
      </w:r>
      <w:r w:rsidR="00C55EE2">
        <w:rPr>
          <w:lang w:val="kk-KZ" w:eastAsia="ko-KR"/>
        </w:rPr>
        <w:t>ж</w:t>
      </w:r>
      <w:r>
        <w:rPr>
          <w:lang w:eastAsia="ko-KR"/>
        </w:rPr>
        <w:t>.</w:t>
      </w:r>
      <w:bookmarkEnd w:id="0"/>
    </w:p>
    <w:p w14:paraId="49F270EB" w14:textId="77777777" w:rsidR="00704E26" w:rsidRPr="00194FB1" w:rsidRDefault="00704E26" w:rsidP="004715CA">
      <w:pPr>
        <w:rPr>
          <w:lang w:val="kk-KZ"/>
        </w:rPr>
      </w:pPr>
    </w:p>
    <w:p w14:paraId="3AEA93B3" w14:textId="15F78592" w:rsidR="00C95184" w:rsidRPr="005656F0" w:rsidRDefault="00C95184" w:rsidP="005656F0">
      <w:pPr>
        <w:jc w:val="both"/>
        <w:sectPr w:rsidR="00C95184" w:rsidRPr="005656F0" w:rsidSect="000D6B33">
          <w:headerReference w:type="even" r:id="rId9"/>
          <w:headerReference w:type="default" r:id="rId10"/>
          <w:pgSz w:w="11906" w:h="16838" w:code="9"/>
          <w:pgMar w:top="567" w:right="567" w:bottom="0" w:left="1134" w:header="720" w:footer="720" w:gutter="0"/>
          <w:cols w:space="720"/>
          <w:titlePg/>
        </w:sectPr>
      </w:pPr>
    </w:p>
    <w:p w14:paraId="54311B35" w14:textId="77777777" w:rsidR="003E34C5" w:rsidRDefault="003E34C5">
      <w:pPr>
        <w:jc w:val="right"/>
        <w:rPr>
          <w:b/>
        </w:rPr>
      </w:pPr>
    </w:p>
    <w:p w14:paraId="0B9E9578" w14:textId="5AF102A1" w:rsidR="002041D2" w:rsidRPr="007107DA" w:rsidRDefault="00144CC5">
      <w:pPr>
        <w:jc w:val="right"/>
        <w:rPr>
          <w:b/>
          <w:sz w:val="22"/>
          <w:szCs w:val="22"/>
          <w:lang w:val="kk-KZ"/>
        </w:rPr>
      </w:pPr>
      <w:r w:rsidRPr="00F06CA3">
        <w:rPr>
          <w:b/>
          <w:sz w:val="22"/>
          <w:szCs w:val="22"/>
        </w:rPr>
        <w:t>№ 1</w:t>
      </w:r>
      <w:r w:rsidR="007107DA">
        <w:rPr>
          <w:b/>
          <w:sz w:val="22"/>
          <w:szCs w:val="22"/>
          <w:lang w:val="kk-KZ"/>
        </w:rPr>
        <w:t xml:space="preserve"> қосымша</w:t>
      </w:r>
    </w:p>
    <w:p w14:paraId="5DD8C2E1" w14:textId="77777777" w:rsidR="003E34C5" w:rsidRDefault="003E34C5">
      <w:pPr>
        <w:jc w:val="both"/>
      </w:pPr>
    </w:p>
    <w:p w14:paraId="5FB92AF8" w14:textId="77777777" w:rsidR="002041D2" w:rsidRPr="009875D5" w:rsidRDefault="002041D2">
      <w:pPr>
        <w:jc w:val="both"/>
        <w:rPr>
          <w:sz w:val="2"/>
          <w:szCs w:val="2"/>
        </w:rPr>
      </w:pPr>
    </w:p>
    <w:tbl>
      <w:tblPr>
        <w:tblW w:w="15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2"/>
        <w:gridCol w:w="709"/>
        <w:gridCol w:w="709"/>
        <w:gridCol w:w="1117"/>
        <w:gridCol w:w="725"/>
        <w:gridCol w:w="709"/>
        <w:gridCol w:w="992"/>
        <w:gridCol w:w="993"/>
        <w:gridCol w:w="1491"/>
        <w:gridCol w:w="18"/>
        <w:gridCol w:w="759"/>
        <w:gridCol w:w="708"/>
        <w:gridCol w:w="1269"/>
        <w:gridCol w:w="6"/>
        <w:gridCol w:w="677"/>
        <w:gridCol w:w="9"/>
        <w:gridCol w:w="874"/>
        <w:gridCol w:w="895"/>
        <w:gridCol w:w="957"/>
        <w:gridCol w:w="9"/>
      </w:tblGrid>
      <w:tr w:rsidR="00C323AF" w:rsidRPr="00765F1C" w14:paraId="1DDB1E37" w14:textId="21306CF4" w:rsidTr="004B043A">
        <w:trPr>
          <w:gridAfter w:val="1"/>
          <w:wAfter w:w="9" w:type="dxa"/>
          <w:trHeight w:val="4122"/>
          <w:jc w:val="center"/>
        </w:trPr>
        <w:tc>
          <w:tcPr>
            <w:tcW w:w="706" w:type="dxa"/>
            <w:shd w:val="clear" w:color="auto" w:fill="auto"/>
            <w:vAlign w:val="center"/>
          </w:tcPr>
          <w:p w14:paraId="5DB26840" w14:textId="77777777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765F1C">
              <w:rPr>
                <w:sz w:val="22"/>
                <w:szCs w:val="22"/>
              </w:rPr>
              <w:t>№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0563844" w14:textId="7995DF93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Атауы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CFCE23" w14:textId="26F490F5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Өлшем бірлігі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27EA6B" w14:textId="68C753F6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Жылдық көлем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58D354" w14:textId="3B5C97A7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ТЖҚ сатып алу үшін жоспарланған со</w:t>
            </w:r>
            <w:proofErr w:type="spellStart"/>
            <w:r w:rsidRPr="00D56504">
              <w:rPr>
                <w:sz w:val="22"/>
                <w:szCs w:val="22"/>
              </w:rPr>
              <w:t>ма</w:t>
            </w:r>
            <w:proofErr w:type="spellEnd"/>
            <w:r w:rsidRPr="00D56504">
              <w:rPr>
                <w:sz w:val="22"/>
                <w:szCs w:val="22"/>
              </w:rPr>
              <w:t xml:space="preserve">, </w:t>
            </w:r>
            <w:r w:rsidRPr="00D56504">
              <w:rPr>
                <w:sz w:val="22"/>
                <w:szCs w:val="22"/>
                <w:lang w:val="kk-KZ"/>
              </w:rPr>
              <w:t>ҚҚ</w:t>
            </w: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 есебінсіз</w:t>
            </w:r>
            <w:r w:rsidRPr="00D56504">
              <w:rPr>
                <w:sz w:val="22"/>
                <w:szCs w:val="22"/>
              </w:rPr>
              <w:t>, (</w:t>
            </w:r>
            <w:r w:rsidRPr="00D56504">
              <w:rPr>
                <w:sz w:val="22"/>
                <w:szCs w:val="22"/>
                <w:lang w:val="kk-KZ"/>
              </w:rPr>
              <w:t>м</w:t>
            </w:r>
            <w:r w:rsidRPr="00D56504">
              <w:rPr>
                <w:sz w:val="22"/>
                <w:szCs w:val="22"/>
              </w:rPr>
              <w:t>ы</w:t>
            </w:r>
            <w:r w:rsidRPr="00D56504">
              <w:rPr>
                <w:sz w:val="22"/>
                <w:szCs w:val="22"/>
                <w:lang w:val="kk-KZ"/>
              </w:rPr>
              <w:t xml:space="preserve">ң </w:t>
            </w:r>
            <w:r w:rsidRPr="00D56504">
              <w:rPr>
                <w:sz w:val="22"/>
                <w:szCs w:val="22"/>
              </w:rPr>
              <w:t>те</w:t>
            </w:r>
            <w:r w:rsidRPr="00D56504">
              <w:rPr>
                <w:sz w:val="22"/>
                <w:szCs w:val="22"/>
                <w:lang w:val="kk-KZ"/>
              </w:rPr>
              <w:t>ң</w:t>
            </w:r>
            <w:proofErr w:type="spellStart"/>
            <w:r w:rsidRPr="00D56504">
              <w:rPr>
                <w:sz w:val="22"/>
                <w:szCs w:val="22"/>
              </w:rPr>
              <w:t>ге</w:t>
            </w:r>
            <w:proofErr w:type="spellEnd"/>
            <w:r w:rsidRPr="00D56504">
              <w:rPr>
                <w:sz w:val="22"/>
                <w:szCs w:val="22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37A957E4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769D928D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160C2B6E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6BEAC658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28C7FE54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0D151A30" w14:textId="1B74A6C6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>атып алулар мерзімі</w:t>
            </w:r>
          </w:p>
        </w:tc>
        <w:tc>
          <w:tcPr>
            <w:tcW w:w="709" w:type="dxa"/>
            <w:shd w:val="clear" w:color="auto" w:fill="auto"/>
          </w:tcPr>
          <w:p w14:paraId="4AC7E011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70EBB933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1E2CCF3E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38173EC9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6ED086E0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0C1ED649" w14:textId="50D321C1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атып алулар </w:t>
            </w:r>
            <w:r>
              <w:rPr>
                <w:sz w:val="22"/>
                <w:szCs w:val="22"/>
                <w:lang w:val="kk-KZ"/>
              </w:rPr>
              <w:t>тәсілі</w:t>
            </w:r>
          </w:p>
        </w:tc>
        <w:tc>
          <w:tcPr>
            <w:tcW w:w="992" w:type="dxa"/>
            <w:shd w:val="clear" w:color="auto" w:fill="auto"/>
          </w:tcPr>
          <w:p w14:paraId="2397FB77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65A856E5" w14:textId="1896D2AF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</w:t>
            </w:r>
            <w:r w:rsidRPr="00D56504">
              <w:rPr>
                <w:sz w:val="22"/>
                <w:szCs w:val="22"/>
                <w:lang w:val="kk-KZ"/>
              </w:rPr>
              <w:t>ір көзден сатып ал</w:t>
            </w:r>
            <w:r>
              <w:rPr>
                <w:sz w:val="22"/>
                <w:szCs w:val="22"/>
                <w:lang w:val="kk-KZ"/>
              </w:rPr>
              <w:t>у</w:t>
            </w:r>
            <w:r w:rsidRPr="00D56504">
              <w:rPr>
                <w:sz w:val="22"/>
                <w:szCs w:val="22"/>
                <w:lang w:val="kk-KZ"/>
              </w:rPr>
              <w:t xml:space="preserve"> негіздемесі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B2400" w14:textId="15DB53A1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Жеткізілетін орны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61A7FF6" w14:textId="729BD92C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Атауы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753E7EB2" w14:textId="4D5190CE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Өлшем бірлігі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67B54C" w14:textId="5211D945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Жылдық көлем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EA2CA99" w14:textId="6B332193" w:rsidR="00C323AF" w:rsidRPr="00765F1C" w:rsidRDefault="00C323AF" w:rsidP="00C323AF">
            <w:pPr>
              <w:ind w:left="-21"/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ТЖҚ сатып алу үшін жоспарланған со</w:t>
            </w:r>
            <w:proofErr w:type="spellStart"/>
            <w:r w:rsidRPr="00D56504">
              <w:rPr>
                <w:sz w:val="22"/>
                <w:szCs w:val="22"/>
              </w:rPr>
              <w:t>ма</w:t>
            </w:r>
            <w:proofErr w:type="spellEnd"/>
            <w:r w:rsidRPr="00D56504">
              <w:rPr>
                <w:sz w:val="22"/>
                <w:szCs w:val="22"/>
              </w:rPr>
              <w:t xml:space="preserve">, </w:t>
            </w:r>
            <w:r w:rsidRPr="00D56504">
              <w:rPr>
                <w:sz w:val="22"/>
                <w:szCs w:val="22"/>
                <w:lang w:val="kk-KZ"/>
              </w:rPr>
              <w:t>ҚҚ</w:t>
            </w: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 есебінсіз</w:t>
            </w:r>
            <w:r w:rsidRPr="00D56504">
              <w:rPr>
                <w:sz w:val="22"/>
                <w:szCs w:val="22"/>
              </w:rPr>
              <w:t>, (</w:t>
            </w:r>
            <w:r w:rsidRPr="00D56504">
              <w:rPr>
                <w:sz w:val="22"/>
                <w:szCs w:val="22"/>
                <w:lang w:val="kk-KZ"/>
              </w:rPr>
              <w:t>м</w:t>
            </w:r>
            <w:r w:rsidRPr="00D56504">
              <w:rPr>
                <w:sz w:val="22"/>
                <w:szCs w:val="22"/>
              </w:rPr>
              <w:t>ы</w:t>
            </w:r>
            <w:r w:rsidRPr="00D56504">
              <w:rPr>
                <w:sz w:val="22"/>
                <w:szCs w:val="22"/>
                <w:lang w:val="kk-KZ"/>
              </w:rPr>
              <w:t xml:space="preserve">ң </w:t>
            </w:r>
            <w:r w:rsidRPr="00D56504">
              <w:rPr>
                <w:sz w:val="22"/>
                <w:szCs w:val="22"/>
              </w:rPr>
              <w:t>те</w:t>
            </w:r>
            <w:r w:rsidRPr="00D56504">
              <w:rPr>
                <w:sz w:val="22"/>
                <w:szCs w:val="22"/>
                <w:lang w:val="kk-KZ"/>
              </w:rPr>
              <w:t>ң</w:t>
            </w:r>
            <w:proofErr w:type="spellStart"/>
            <w:r w:rsidRPr="00D56504">
              <w:rPr>
                <w:sz w:val="22"/>
                <w:szCs w:val="22"/>
              </w:rPr>
              <w:t>ге</w:t>
            </w:r>
            <w:proofErr w:type="spellEnd"/>
            <w:r w:rsidRPr="00D56504">
              <w:rPr>
                <w:sz w:val="22"/>
                <w:szCs w:val="22"/>
              </w:rPr>
              <w:t>)</w:t>
            </w:r>
          </w:p>
        </w:tc>
        <w:tc>
          <w:tcPr>
            <w:tcW w:w="686" w:type="dxa"/>
            <w:gridSpan w:val="2"/>
            <w:shd w:val="clear" w:color="auto" w:fill="auto"/>
          </w:tcPr>
          <w:p w14:paraId="331623E2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736B5A7B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787B2887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27CEA906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3E3706E6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26432CF2" w14:textId="6010767A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>атып алулар мерзімі</w:t>
            </w:r>
          </w:p>
        </w:tc>
        <w:tc>
          <w:tcPr>
            <w:tcW w:w="874" w:type="dxa"/>
            <w:shd w:val="clear" w:color="auto" w:fill="auto"/>
          </w:tcPr>
          <w:p w14:paraId="3375EB30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4DCC5898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336F95FD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5AD9CB6C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705DD722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38A63F88" w14:textId="5B131894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атып алулар </w:t>
            </w:r>
            <w:r>
              <w:rPr>
                <w:sz w:val="22"/>
                <w:szCs w:val="22"/>
                <w:lang w:val="kk-KZ"/>
              </w:rPr>
              <w:t>тәсілі</w:t>
            </w:r>
          </w:p>
        </w:tc>
        <w:tc>
          <w:tcPr>
            <w:tcW w:w="895" w:type="dxa"/>
            <w:shd w:val="clear" w:color="auto" w:fill="auto"/>
          </w:tcPr>
          <w:p w14:paraId="2EE7D499" w14:textId="77777777" w:rsidR="00C323AF" w:rsidRPr="00694618" w:rsidRDefault="00C323AF" w:rsidP="00C323AF">
            <w:pPr>
              <w:rPr>
                <w:sz w:val="22"/>
                <w:szCs w:val="22"/>
              </w:rPr>
            </w:pPr>
          </w:p>
          <w:p w14:paraId="5CE0243D" w14:textId="0ED3CE46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</w:t>
            </w:r>
            <w:r w:rsidRPr="00D56504">
              <w:rPr>
                <w:sz w:val="22"/>
                <w:szCs w:val="22"/>
                <w:lang w:val="kk-KZ"/>
              </w:rPr>
              <w:t>ір көзден сатып ал</w:t>
            </w:r>
            <w:r>
              <w:rPr>
                <w:sz w:val="22"/>
                <w:szCs w:val="22"/>
                <w:lang w:val="kk-KZ"/>
              </w:rPr>
              <w:t>у</w:t>
            </w:r>
            <w:r w:rsidRPr="00D56504">
              <w:rPr>
                <w:sz w:val="22"/>
                <w:szCs w:val="22"/>
                <w:lang w:val="kk-KZ"/>
              </w:rPr>
              <w:t xml:space="preserve"> негіздемесі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9D08CDA" w14:textId="1755B885" w:rsidR="00C323AF" w:rsidRPr="00765F1C" w:rsidRDefault="00C323AF" w:rsidP="00C323AF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Жеткізілетін орны</w:t>
            </w:r>
          </w:p>
        </w:tc>
      </w:tr>
      <w:tr w:rsidR="00650B26" w:rsidRPr="00765F1C" w14:paraId="27F51B0E" w14:textId="77777777" w:rsidTr="0074747C">
        <w:tblPrEx>
          <w:tblLook w:val="0000" w:firstRow="0" w:lastRow="0" w:firstColumn="0" w:lastColumn="0" w:noHBand="0" w:noVBand="0"/>
        </w:tblPrEx>
        <w:trPr>
          <w:trHeight w:val="694"/>
          <w:jc w:val="center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9BD8" w14:textId="627A01E4" w:rsidR="00650B26" w:rsidRPr="00765F1C" w:rsidRDefault="00F310C6" w:rsidP="000855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kk-KZ"/>
              </w:rPr>
              <w:t>Жабдық</w:t>
            </w:r>
            <w:r w:rsidR="00650B26" w:rsidRPr="00765F1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91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E697" w14:textId="62846FBF" w:rsidR="00650B26" w:rsidRPr="003A29FF" w:rsidRDefault="00650B26" w:rsidP="000855FD">
            <w:pPr>
              <w:rPr>
                <w:b/>
                <w:sz w:val="22"/>
                <w:szCs w:val="22"/>
                <w:lang w:val="kk-KZ"/>
              </w:rPr>
            </w:pPr>
            <w:r w:rsidRPr="00765F1C">
              <w:rPr>
                <w:b/>
                <w:sz w:val="22"/>
                <w:szCs w:val="22"/>
              </w:rPr>
              <w:t xml:space="preserve">                                                                                        </w:t>
            </w:r>
            <w:r w:rsidRPr="00765F1C">
              <w:rPr>
                <w:b/>
                <w:sz w:val="22"/>
                <w:szCs w:val="22"/>
                <w:lang w:val="en-US"/>
              </w:rPr>
              <w:t xml:space="preserve">   </w:t>
            </w:r>
            <w:r w:rsidRPr="00765F1C">
              <w:rPr>
                <w:b/>
                <w:sz w:val="22"/>
                <w:szCs w:val="22"/>
              </w:rPr>
              <w:t xml:space="preserve">  </w:t>
            </w:r>
            <w:r w:rsidR="00F310C6">
              <w:rPr>
                <w:b/>
                <w:sz w:val="22"/>
                <w:szCs w:val="22"/>
                <w:lang w:val="kk-KZ"/>
              </w:rPr>
              <w:t>Өзгерістер енгізу керек</w:t>
            </w:r>
            <w:r w:rsidRPr="00765F1C">
              <w:rPr>
                <w:b/>
                <w:sz w:val="22"/>
                <w:szCs w:val="22"/>
              </w:rPr>
              <w:t>:</w:t>
            </w:r>
            <w:r w:rsidR="003A29FF">
              <w:rPr>
                <w:b/>
                <w:sz w:val="22"/>
                <w:szCs w:val="22"/>
                <w:lang w:val="kk-KZ"/>
              </w:rPr>
              <w:t xml:space="preserve"> </w:t>
            </w:r>
          </w:p>
        </w:tc>
      </w:tr>
      <w:tr w:rsidR="00EC2544" w:rsidRPr="00765F1C" w14:paraId="604014BF" w14:textId="77777777" w:rsidTr="00D371BE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338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F84" w14:textId="201E9128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4F40" w14:textId="4412F193" w:rsidR="00EC2544" w:rsidRPr="00765F1C" w:rsidRDefault="003A29FF" w:rsidP="00EC2544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Қорғау т</w:t>
            </w:r>
            <w:r w:rsidRPr="003A29FF">
              <w:rPr>
                <w:color w:val="000000"/>
                <w:sz w:val="22"/>
                <w:szCs w:val="22"/>
                <w:lang w:val="kk-KZ"/>
              </w:rPr>
              <w:t xml:space="preserve">ерминалы </w:t>
            </w:r>
            <w:r w:rsidR="00EC2544" w:rsidRPr="00E95447">
              <w:rPr>
                <w:color w:val="000000"/>
                <w:sz w:val="22"/>
                <w:szCs w:val="22"/>
                <w:lang w:val="kk-KZ"/>
              </w:rPr>
              <w:t>Т-1  ГПП-4</w:t>
            </w:r>
            <w:r>
              <w:rPr>
                <w:color w:val="000000"/>
                <w:sz w:val="22"/>
                <w:szCs w:val="22"/>
                <w:lang w:val="kk-KZ"/>
              </w:rPr>
              <w:t>-те</w:t>
            </w:r>
            <w:r w:rsidR="00EC2544" w:rsidRPr="00E95447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Ө</w:t>
            </w:r>
            <w:r w:rsidR="00EC2544" w:rsidRPr="00E95447">
              <w:rPr>
                <w:color w:val="000000"/>
                <w:sz w:val="22"/>
                <w:szCs w:val="22"/>
                <w:lang w:val="kk-KZ"/>
              </w:rPr>
              <w:t>с</w:t>
            </w:r>
            <w:r>
              <w:rPr>
                <w:color w:val="000000"/>
                <w:sz w:val="22"/>
                <w:szCs w:val="22"/>
                <w:lang w:val="kk-KZ"/>
              </w:rPr>
              <w:t>ке</w:t>
            </w:r>
            <w:r w:rsidR="00EC2544" w:rsidRPr="00E95447">
              <w:rPr>
                <w:color w:val="000000"/>
                <w:sz w:val="22"/>
                <w:szCs w:val="22"/>
                <w:lang w:val="kk-KZ"/>
              </w:rPr>
              <w:t>мен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аумақтық</w:t>
            </w:r>
            <w:r w:rsidR="00EC2544" w:rsidRPr="00E95447">
              <w:rPr>
                <w:color w:val="000000"/>
                <w:sz w:val="22"/>
                <w:szCs w:val="22"/>
                <w:lang w:val="kk-KZ"/>
              </w:rPr>
              <w:t>электр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тораптары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4236" w14:textId="695F0BA4" w:rsidR="00EC2544" w:rsidRPr="00765F1C" w:rsidRDefault="00F310C6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E41C" w14:textId="4711E3B4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05D9" w14:textId="7FBCB848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8 125,00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4374" w14:textId="0C4E927A" w:rsidR="00EC2544" w:rsidRPr="00765F1C" w:rsidRDefault="00F310C6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Қаң</w:t>
            </w:r>
            <w:r w:rsidR="00FB39E6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тар</w:t>
            </w:r>
            <w:r w:rsidR="00EC2544" w:rsidRPr="00E95447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kk-KZ"/>
              </w:rPr>
              <w:t>ақпан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8918" w14:textId="3D560CC4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FB39E6">
              <w:rPr>
                <w:color w:val="000000"/>
                <w:sz w:val="22"/>
                <w:szCs w:val="22"/>
                <w:lang w:val="kk-KZ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 w:rsidR="00FB39E6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курс</w:t>
            </w:r>
            <w:r w:rsidR="00FB39E6">
              <w:rPr>
                <w:color w:val="000000"/>
                <w:sz w:val="22"/>
                <w:szCs w:val="22"/>
                <w:lang w:val="kk-KZ"/>
              </w:rPr>
              <w:t xml:space="preserve"> тәсілімен с</w:t>
            </w:r>
            <w:r>
              <w:rPr>
                <w:color w:val="000000"/>
                <w:sz w:val="22"/>
                <w:szCs w:val="22"/>
              </w:rPr>
              <w:t>а</w:t>
            </w:r>
            <w:r w:rsidR="00FB39E6">
              <w:rPr>
                <w:color w:val="000000"/>
                <w:sz w:val="22"/>
                <w:szCs w:val="22"/>
                <w:lang w:val="kk-KZ"/>
              </w:rPr>
              <w:t>тып алу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09ED" w14:textId="77777777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A962" w14:textId="15AC5ECA" w:rsidR="00EC2544" w:rsidRPr="00765F1C" w:rsidRDefault="0005053D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Ө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kk-KZ"/>
              </w:rPr>
              <w:t>ке мен қ.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D7BC" w14:textId="7B7BE6BF" w:rsidR="00EC2544" w:rsidRPr="00EC2544" w:rsidRDefault="0005053D" w:rsidP="0074747C">
            <w:pPr>
              <w:jc w:val="center"/>
            </w:pPr>
            <w:r>
              <w:rPr>
                <w:color w:val="000000"/>
                <w:sz w:val="22"/>
                <w:szCs w:val="22"/>
                <w:lang w:val="kk-KZ"/>
              </w:rPr>
              <w:t>Желіні қорғау т</w:t>
            </w:r>
            <w:proofErr w:type="spellStart"/>
            <w:r w:rsidR="00EC2544" w:rsidRPr="00EC2544">
              <w:rPr>
                <w:color w:val="000000"/>
                <w:sz w:val="22"/>
                <w:szCs w:val="22"/>
              </w:rPr>
              <w:t>ерминалы</w:t>
            </w:r>
            <w:proofErr w:type="spellEnd"/>
            <w:r w:rsidR="00EC2544" w:rsidRPr="00EC2544">
              <w:rPr>
                <w:color w:val="000000"/>
                <w:sz w:val="22"/>
                <w:szCs w:val="22"/>
              </w:rPr>
              <w:t xml:space="preserve"> REL670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3DE8" w14:textId="2661FFD7" w:rsidR="00EC2544" w:rsidRPr="00765F1C" w:rsidRDefault="00F310C6" w:rsidP="00EC2544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DBB9" w14:textId="2FDE953F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3E5E" w14:textId="56B3C839" w:rsidR="00EC2544" w:rsidRPr="00204B74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8 125,00 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8726" w14:textId="7E7BA5EA" w:rsidR="00EC2544" w:rsidRPr="00765F1C" w:rsidRDefault="00F104F9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Наурыз</w:t>
            </w:r>
            <w:r w:rsidR="00EC2544" w:rsidRPr="00765F1C">
              <w:rPr>
                <w:color w:val="000000"/>
                <w:sz w:val="22"/>
                <w:szCs w:val="22"/>
              </w:rPr>
              <w:t>-</w:t>
            </w:r>
            <w:proofErr w:type="spellStart"/>
            <w:r w:rsidR="00EC2544" w:rsidRPr="00765F1C">
              <w:rPr>
                <w:color w:val="000000"/>
                <w:sz w:val="22"/>
                <w:szCs w:val="22"/>
              </w:rPr>
              <w:t>ма</w:t>
            </w:r>
            <w:proofErr w:type="spellEnd"/>
            <w:r>
              <w:rPr>
                <w:color w:val="000000"/>
                <w:sz w:val="22"/>
                <w:szCs w:val="22"/>
                <w:lang w:val="kk-KZ"/>
              </w:rPr>
              <w:t>мыр</w:t>
            </w:r>
            <w:r w:rsidR="00EC2544" w:rsidRPr="00765F1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7EF7" w14:textId="35DA77D5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5053D">
              <w:rPr>
                <w:color w:val="000000"/>
                <w:sz w:val="22"/>
                <w:szCs w:val="22"/>
                <w:lang w:val="kk-KZ"/>
              </w:rPr>
              <w:t>К</w:t>
            </w:r>
            <w:r w:rsidR="0005053D">
              <w:rPr>
                <w:color w:val="000000"/>
                <w:sz w:val="22"/>
                <w:szCs w:val="22"/>
              </w:rPr>
              <w:t>он</w:t>
            </w:r>
            <w:r w:rsidR="0005053D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="0005053D">
              <w:rPr>
                <w:color w:val="000000"/>
                <w:sz w:val="22"/>
                <w:szCs w:val="22"/>
              </w:rPr>
              <w:t>курс</w:t>
            </w:r>
            <w:r w:rsidR="0005053D">
              <w:rPr>
                <w:color w:val="000000"/>
                <w:sz w:val="22"/>
                <w:szCs w:val="22"/>
                <w:lang w:val="kk-KZ"/>
              </w:rPr>
              <w:t xml:space="preserve"> тәсілімен с</w:t>
            </w:r>
            <w:r w:rsidR="0005053D">
              <w:rPr>
                <w:color w:val="000000"/>
                <w:sz w:val="22"/>
                <w:szCs w:val="22"/>
              </w:rPr>
              <w:t>а</w:t>
            </w:r>
            <w:r w:rsidR="0005053D">
              <w:rPr>
                <w:color w:val="000000"/>
                <w:sz w:val="22"/>
                <w:szCs w:val="22"/>
                <w:lang w:val="kk-KZ"/>
              </w:rPr>
              <w:t>тып алу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B27B" w14:textId="77777777" w:rsidR="00EC2544" w:rsidRPr="00765F1C" w:rsidRDefault="00EC2544" w:rsidP="00EC254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EFF9" w14:textId="0513E255" w:rsidR="00EC2544" w:rsidRPr="00765F1C" w:rsidRDefault="0005053D" w:rsidP="00EC25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Ө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kk-KZ"/>
              </w:rPr>
              <w:t>ке мен қ.</w:t>
            </w:r>
          </w:p>
        </w:tc>
      </w:tr>
      <w:tr w:rsidR="0005053D" w:rsidRPr="00765F1C" w14:paraId="414D776E" w14:textId="77777777" w:rsidTr="00D371BE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4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CF32" w14:textId="4EE82B94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7546" w14:textId="07A0679B" w:rsidR="0005053D" w:rsidRPr="00152019" w:rsidRDefault="003411D0" w:rsidP="0005053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Желіні резер</w:t>
            </w:r>
            <w:r w:rsidR="0005053D" w:rsidRPr="00152019">
              <w:rPr>
                <w:color w:val="000000"/>
                <w:sz w:val="22"/>
                <w:szCs w:val="22"/>
                <w:lang w:val="kk-KZ"/>
              </w:rPr>
              <w:t>в</w:t>
            </w:r>
            <w:r>
              <w:rPr>
                <w:color w:val="000000"/>
                <w:sz w:val="22"/>
                <w:szCs w:val="22"/>
                <w:lang w:val="kk-KZ"/>
              </w:rPr>
              <w:t>тік қорғау және басқару терминалы</w:t>
            </w:r>
            <w:r w:rsidR="0005053D" w:rsidRPr="00152019">
              <w:rPr>
                <w:color w:val="000000"/>
                <w:sz w:val="22"/>
                <w:szCs w:val="22"/>
                <w:lang w:val="kk-KZ"/>
              </w:rPr>
              <w:t xml:space="preserve"> 110 кВ </w:t>
            </w:r>
            <w:r w:rsidR="0005053D" w:rsidRPr="00152019">
              <w:rPr>
                <w:color w:val="000000"/>
                <w:sz w:val="22"/>
                <w:szCs w:val="22"/>
                <w:lang w:val="kk-KZ"/>
              </w:rPr>
              <w:lastRenderedPageBreak/>
              <w:t>Л-111 ПС-1 Риддер</w:t>
            </w:r>
            <w:r w:rsidR="003A29FF">
              <w:rPr>
                <w:color w:val="000000"/>
                <w:sz w:val="22"/>
                <w:szCs w:val="22"/>
                <w:lang w:val="kk-KZ"/>
              </w:rPr>
              <w:t xml:space="preserve"> аумақтық</w:t>
            </w:r>
            <w:r w:rsidR="003A29FF" w:rsidRPr="00E95447">
              <w:rPr>
                <w:color w:val="000000"/>
                <w:sz w:val="22"/>
                <w:szCs w:val="22"/>
                <w:lang w:val="kk-KZ"/>
              </w:rPr>
              <w:t>электр</w:t>
            </w:r>
            <w:r w:rsidR="003A29FF">
              <w:rPr>
                <w:color w:val="000000"/>
                <w:sz w:val="22"/>
                <w:szCs w:val="22"/>
                <w:lang w:val="kk-KZ"/>
              </w:rPr>
              <w:t xml:space="preserve"> тораптары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DC89" w14:textId="65B55754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795F" w14:textId="14593B2C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DFE4" w14:textId="05F68C1C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16 250,00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1860" w14:textId="0BB7B1A6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Қаң тар</w:t>
            </w:r>
            <w:r w:rsidRPr="00E95447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kk-KZ"/>
              </w:rPr>
              <w:t>ақпан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FFF3" w14:textId="6EDA242D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курс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тәсілімен с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kk-KZ"/>
              </w:rPr>
              <w:t>тып алу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0EC1" w14:textId="77777777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D728" w14:textId="715C2DA9" w:rsidR="0005053D" w:rsidRPr="00FA2B6D" w:rsidRDefault="0005053D" w:rsidP="0005053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Риддер</w:t>
            </w:r>
            <w:r w:rsidR="00FA2B6D">
              <w:rPr>
                <w:color w:val="000000"/>
                <w:sz w:val="22"/>
                <w:szCs w:val="22"/>
                <w:lang w:val="kk-KZ"/>
              </w:rPr>
              <w:t xml:space="preserve"> қ.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F997" w14:textId="3784700B" w:rsidR="0005053D" w:rsidRPr="00765F1C" w:rsidRDefault="00FA2B6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Қорғау т</w:t>
            </w:r>
            <w:proofErr w:type="spellStart"/>
            <w:r w:rsidR="0005053D" w:rsidRPr="00EC2544">
              <w:rPr>
                <w:color w:val="000000"/>
                <w:sz w:val="22"/>
                <w:szCs w:val="22"/>
              </w:rPr>
              <w:t>ерминалы</w:t>
            </w:r>
            <w:proofErr w:type="spellEnd"/>
            <w:r w:rsidR="0005053D" w:rsidRPr="00EC2544">
              <w:rPr>
                <w:color w:val="000000"/>
                <w:sz w:val="22"/>
                <w:szCs w:val="22"/>
              </w:rPr>
              <w:t xml:space="preserve"> RET670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EA74" w14:textId="6393C5B0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1A64" w14:textId="4BDC7C66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3549" w14:textId="7E53565B" w:rsidR="0005053D" w:rsidRPr="00204B74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16 250,00 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1763" w14:textId="4B33A67D" w:rsidR="0005053D" w:rsidRPr="00765F1C" w:rsidRDefault="00F104F9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Наурыз</w:t>
            </w:r>
            <w:r w:rsidRPr="00765F1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765F1C">
              <w:rPr>
                <w:color w:val="000000"/>
                <w:sz w:val="22"/>
                <w:szCs w:val="22"/>
              </w:rPr>
              <w:t>ма</w:t>
            </w:r>
            <w:proofErr w:type="spellEnd"/>
            <w:r>
              <w:rPr>
                <w:color w:val="000000"/>
                <w:sz w:val="22"/>
                <w:szCs w:val="22"/>
                <w:lang w:val="kk-KZ"/>
              </w:rPr>
              <w:t>мыр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F54C" w14:textId="7C12E957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курс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тәсілімен с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kk-KZ"/>
              </w:rPr>
              <w:t>тып алу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57A0" w14:textId="77777777" w:rsidR="0005053D" w:rsidRPr="00765F1C" w:rsidRDefault="0005053D" w:rsidP="000505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67FF" w14:textId="075A0266" w:rsidR="0005053D" w:rsidRPr="00FA2B6D" w:rsidRDefault="0005053D" w:rsidP="0005053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Риддер</w:t>
            </w:r>
            <w:r w:rsidR="00FA2B6D">
              <w:rPr>
                <w:color w:val="000000"/>
                <w:sz w:val="22"/>
                <w:szCs w:val="22"/>
                <w:lang w:val="kk-KZ"/>
              </w:rPr>
              <w:t xml:space="preserve"> қ.</w:t>
            </w:r>
          </w:p>
        </w:tc>
      </w:tr>
      <w:tr w:rsidR="0074747C" w:rsidRPr="00765F1C" w14:paraId="55B7D5FC" w14:textId="77777777" w:rsidTr="00D371BE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4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5BC7" w14:textId="5E2D246A" w:rsidR="0074747C" w:rsidRDefault="0074747C" w:rsidP="0074747C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№062 от 25.01.23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A999" w14:textId="5E57F7C4" w:rsidR="0074747C" w:rsidRPr="00E95447" w:rsidRDefault="003A29FF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Ж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  <w:lang w:val="kk-KZ"/>
              </w:rPr>
              <w:t>ғары</w:t>
            </w:r>
            <w:r w:rsidR="00F104F9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вольт</w:t>
            </w:r>
            <w:r>
              <w:rPr>
                <w:color w:val="000000"/>
                <w:sz w:val="22"/>
                <w:szCs w:val="22"/>
                <w:lang w:val="kk-KZ"/>
              </w:rPr>
              <w:t>ті ұяшық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4747C">
              <w:rPr>
                <w:color w:val="000000"/>
                <w:sz w:val="22"/>
                <w:szCs w:val="22"/>
              </w:rPr>
              <w:t>КСО-3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3748" w14:textId="11A6D44F" w:rsidR="0074747C" w:rsidRDefault="00F310C6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CA27" w14:textId="521A5122" w:rsidR="0074747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23E4" w14:textId="56A7579F" w:rsidR="0074747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2 198,60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C70F" w14:textId="39249D87" w:rsidR="0074747C" w:rsidRPr="00E95447" w:rsidRDefault="003A29FF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Ақпан</w:t>
            </w:r>
            <w:r w:rsidR="0074747C">
              <w:rPr>
                <w:color w:val="000000"/>
                <w:sz w:val="22"/>
                <w:szCs w:val="22"/>
                <w:lang w:val="kk-KZ"/>
              </w:rPr>
              <w:t>-</w:t>
            </w:r>
            <w:r>
              <w:rPr>
                <w:color w:val="000000"/>
                <w:sz w:val="22"/>
                <w:szCs w:val="22"/>
                <w:lang w:val="kk-KZ"/>
              </w:rPr>
              <w:t>н</w:t>
            </w:r>
            <w:r w:rsidR="0074747C">
              <w:rPr>
                <w:color w:val="000000"/>
                <w:sz w:val="22"/>
                <w:szCs w:val="22"/>
                <w:lang w:val="kk-KZ"/>
              </w:rPr>
              <w:t>а</w:t>
            </w:r>
            <w:r>
              <w:rPr>
                <w:color w:val="000000"/>
                <w:sz w:val="22"/>
                <w:szCs w:val="22"/>
                <w:lang w:val="kk-KZ"/>
              </w:rPr>
              <w:t>у</w:t>
            </w:r>
            <w:r w:rsidR="0074747C">
              <w:rPr>
                <w:color w:val="000000"/>
                <w:sz w:val="22"/>
                <w:szCs w:val="22"/>
                <w:lang w:val="kk-KZ"/>
              </w:rPr>
              <w:t>р</w:t>
            </w:r>
            <w:r>
              <w:rPr>
                <w:color w:val="000000"/>
                <w:sz w:val="22"/>
                <w:szCs w:val="22"/>
                <w:lang w:val="kk-KZ"/>
              </w:rPr>
              <w:t>ыз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4D22" w14:textId="0557F090" w:rsidR="0074747C" w:rsidRDefault="00FA2B6D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Баға ұсыныстарын сұрату тәсілімен с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тып алу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0485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1CC3" w14:textId="7F9BE676" w:rsidR="0074747C" w:rsidRPr="003A29FF" w:rsidRDefault="0074747C" w:rsidP="0074747C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Алтай</w:t>
            </w:r>
            <w:r w:rsidR="003A29FF">
              <w:rPr>
                <w:color w:val="000000"/>
                <w:sz w:val="22"/>
                <w:szCs w:val="22"/>
                <w:lang w:val="kk-KZ"/>
              </w:rPr>
              <w:t xml:space="preserve"> қ.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3263" w14:textId="15475EC1" w:rsidR="0074747C" w:rsidRPr="00EC2544" w:rsidRDefault="003A29FF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Ж</w:t>
            </w:r>
            <w:r w:rsidR="0074747C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  <w:lang w:val="kk-KZ"/>
              </w:rPr>
              <w:t>ғары</w:t>
            </w:r>
            <w:r w:rsidR="0074747C">
              <w:rPr>
                <w:color w:val="000000"/>
                <w:sz w:val="22"/>
                <w:szCs w:val="22"/>
              </w:rPr>
              <w:t>вольт</w:t>
            </w:r>
            <w:r>
              <w:rPr>
                <w:color w:val="000000"/>
                <w:sz w:val="22"/>
                <w:szCs w:val="22"/>
                <w:lang w:val="kk-KZ"/>
              </w:rPr>
              <w:t>ті ұяшық</w:t>
            </w:r>
            <w:r w:rsidR="0074747C">
              <w:rPr>
                <w:color w:val="000000"/>
                <w:sz w:val="22"/>
                <w:szCs w:val="22"/>
              </w:rPr>
              <w:t xml:space="preserve"> КСО-3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0017" w14:textId="4878F759" w:rsidR="0074747C" w:rsidRDefault="00F310C6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6393" w14:textId="606BDDB1" w:rsidR="0074747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C390" w14:textId="2524BF52" w:rsidR="0074747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2 198,60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37E3" w14:textId="2E0DB14F" w:rsidR="0074747C" w:rsidRPr="00765F1C" w:rsidRDefault="00F104F9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Наурыз</w:t>
            </w:r>
            <w:r w:rsidRPr="00765F1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765F1C">
              <w:rPr>
                <w:color w:val="000000"/>
                <w:sz w:val="22"/>
                <w:szCs w:val="22"/>
              </w:rPr>
              <w:t>ма</w:t>
            </w:r>
            <w:proofErr w:type="spellEnd"/>
            <w:r>
              <w:rPr>
                <w:color w:val="000000"/>
                <w:sz w:val="22"/>
                <w:szCs w:val="22"/>
                <w:lang w:val="kk-KZ"/>
              </w:rPr>
              <w:t>мыр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F1BA" w14:textId="05BBB0A5" w:rsidR="0074747C" w:rsidRDefault="0005053D" w:rsidP="007474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курс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тәсілімен с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kk-KZ"/>
              </w:rPr>
              <w:t>тып алу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6CED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796B" w14:textId="6DC71EC7" w:rsidR="0074747C" w:rsidRPr="003A29FF" w:rsidRDefault="0074747C" w:rsidP="0074747C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Алтай</w:t>
            </w:r>
            <w:r w:rsidR="003A29FF">
              <w:rPr>
                <w:color w:val="000000"/>
                <w:sz w:val="22"/>
                <w:szCs w:val="22"/>
                <w:lang w:val="kk-KZ"/>
              </w:rPr>
              <w:t xml:space="preserve"> қ.</w:t>
            </w:r>
          </w:p>
        </w:tc>
      </w:tr>
      <w:tr w:rsidR="0074747C" w:rsidRPr="00765F1C" w14:paraId="588A6EE5" w14:textId="77777777" w:rsidTr="00D371BE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414"/>
          <w:jc w:val="center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E33E" w14:textId="26A7F0BC" w:rsidR="0074747C" w:rsidRPr="00765F1C" w:rsidRDefault="007107DA" w:rsidP="0074747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Жиыны</w:t>
            </w:r>
            <w:r w:rsidR="0074747C" w:rsidRPr="00765F1C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87E1" w14:textId="700E043A" w:rsidR="0074747C" w:rsidRPr="0074747C" w:rsidRDefault="0074747C" w:rsidP="0074747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747C">
              <w:rPr>
                <w:b/>
                <w:bCs/>
                <w:color w:val="000000"/>
                <w:sz w:val="22"/>
                <w:szCs w:val="22"/>
              </w:rPr>
              <w:t>26 573,60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B215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A678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3770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A877" w14:textId="77777777" w:rsidR="0074747C" w:rsidRPr="00765F1C" w:rsidRDefault="0074747C" w:rsidP="007474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84D8" w14:textId="230C4940" w:rsidR="0074747C" w:rsidRPr="00765F1C" w:rsidRDefault="007107DA" w:rsidP="0074747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Жиыны</w:t>
            </w:r>
            <w:r w:rsidR="0074747C" w:rsidRPr="00765F1C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0ECA" w14:textId="1A4BB9A7" w:rsidR="0074747C" w:rsidRPr="00765F1C" w:rsidRDefault="0074747C" w:rsidP="0074747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747C">
              <w:rPr>
                <w:b/>
                <w:bCs/>
                <w:color w:val="000000"/>
                <w:sz w:val="22"/>
                <w:szCs w:val="22"/>
              </w:rPr>
              <w:t>26 573,60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1752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B0FA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6154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ACAF" w14:textId="77777777" w:rsidR="0074747C" w:rsidRPr="00765F1C" w:rsidRDefault="0074747C" w:rsidP="007474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DDDBA94" w14:textId="77777777" w:rsidR="00D371BE" w:rsidRDefault="00D371BE" w:rsidP="000D6B33">
      <w:pPr>
        <w:pStyle w:val="a3"/>
        <w:tabs>
          <w:tab w:val="left" w:pos="708"/>
        </w:tabs>
        <w:jc w:val="both"/>
        <w:rPr>
          <w:lang w:eastAsia="ko-KR"/>
        </w:rPr>
      </w:pPr>
    </w:p>
    <w:p w14:paraId="607AD921" w14:textId="58D9C360" w:rsidR="0074747C" w:rsidRPr="000D6B33" w:rsidRDefault="007107DA" w:rsidP="000D6B33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val="kk-KZ"/>
        </w:rPr>
        <w:t>Л</w:t>
      </w:r>
      <w:proofErr w:type="spellStart"/>
      <w:r w:rsidRPr="00194FB1">
        <w:rPr>
          <w:color w:val="000000"/>
          <w:lang w:bidi="he-IL"/>
        </w:rPr>
        <w:t>огистик</w:t>
      </w:r>
      <w:proofErr w:type="spellEnd"/>
      <w:r>
        <w:rPr>
          <w:color w:val="000000"/>
          <w:lang w:val="kk-KZ" w:bidi="he-IL"/>
        </w:rPr>
        <w:t xml:space="preserve">а </w:t>
      </w:r>
      <w:r w:rsidRPr="009A728B">
        <w:rPr>
          <w:lang w:val="kk-KZ"/>
        </w:rPr>
        <w:t xml:space="preserve">бөлімінің </w:t>
      </w:r>
      <w:r w:rsidRPr="0082228B">
        <w:rPr>
          <w:lang w:val="kk-KZ"/>
        </w:rPr>
        <w:t>бастығы</w:t>
      </w:r>
      <w:r w:rsidR="004B71D5" w:rsidRPr="000D6B33">
        <w:rPr>
          <w:lang w:eastAsia="ko-KR"/>
        </w:rPr>
        <w:t xml:space="preserve">                                                                                  </w:t>
      </w:r>
      <w:r w:rsidR="00BB1748" w:rsidRPr="000D6B33">
        <w:rPr>
          <w:lang w:eastAsia="ko-KR"/>
        </w:rPr>
        <w:t xml:space="preserve"> </w:t>
      </w:r>
      <w:r w:rsidR="00B70C43" w:rsidRPr="000D6B33">
        <w:rPr>
          <w:lang w:eastAsia="ko-KR"/>
        </w:rPr>
        <w:t xml:space="preserve"> </w:t>
      </w:r>
      <w:r w:rsidR="00234C00" w:rsidRPr="000D6B33">
        <w:rPr>
          <w:lang w:eastAsia="ko-KR"/>
        </w:rPr>
        <w:t xml:space="preserve">           </w:t>
      </w:r>
      <w:r w:rsidR="00302513" w:rsidRPr="000D6B33">
        <w:rPr>
          <w:lang w:eastAsia="ko-KR"/>
        </w:rPr>
        <w:t xml:space="preserve"> </w:t>
      </w:r>
      <w:r w:rsidR="00234C00" w:rsidRPr="000D6B33">
        <w:rPr>
          <w:lang w:eastAsia="ko-KR"/>
        </w:rPr>
        <w:t xml:space="preserve"> </w:t>
      </w:r>
      <w:r w:rsidR="00213121" w:rsidRPr="000D6B33">
        <w:rPr>
          <w:lang w:eastAsia="ko-KR"/>
        </w:rPr>
        <w:t xml:space="preserve">           </w:t>
      </w:r>
      <w:r w:rsidR="00704E26">
        <w:rPr>
          <w:lang w:eastAsia="ko-KR"/>
        </w:rPr>
        <w:t xml:space="preserve">  </w:t>
      </w:r>
      <w:r w:rsidR="00213121" w:rsidRPr="000D6B33">
        <w:rPr>
          <w:lang w:eastAsia="ko-KR"/>
        </w:rPr>
        <w:t xml:space="preserve">     А</w:t>
      </w:r>
      <w:r w:rsidR="00302513" w:rsidRPr="000D6B33">
        <w:rPr>
          <w:lang w:eastAsia="ko-KR"/>
        </w:rPr>
        <w:t>.</w:t>
      </w:r>
      <w:r w:rsidR="00213121" w:rsidRPr="000D6B33">
        <w:rPr>
          <w:lang w:eastAsia="ko-KR"/>
        </w:rPr>
        <w:t>Ж</w:t>
      </w:r>
      <w:r w:rsidR="00B70C43" w:rsidRPr="000D6B33">
        <w:rPr>
          <w:lang w:eastAsia="ko-KR"/>
        </w:rPr>
        <w:t>.</w:t>
      </w:r>
      <w:r w:rsidR="00035FE8" w:rsidRPr="000D6B33">
        <w:rPr>
          <w:lang w:eastAsia="ko-KR"/>
        </w:rPr>
        <w:t xml:space="preserve"> </w:t>
      </w:r>
      <w:r w:rsidR="00B134DA" w:rsidRPr="000D6B33">
        <w:rPr>
          <w:lang w:eastAsia="ko-KR"/>
        </w:rPr>
        <w:t>Б</w:t>
      </w:r>
      <w:r w:rsidR="00213121" w:rsidRPr="000D6B33">
        <w:rPr>
          <w:lang w:eastAsia="ko-KR"/>
        </w:rPr>
        <w:t>ахтияров</w:t>
      </w:r>
    </w:p>
    <w:p w14:paraId="045CF8DE" w14:textId="2F14B2DA" w:rsidR="000E183B" w:rsidRDefault="007107DA" w:rsidP="000D6B33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val="kk-KZ"/>
        </w:rPr>
        <w:t>Л</w:t>
      </w:r>
      <w:proofErr w:type="spellStart"/>
      <w:r w:rsidRPr="00194FB1">
        <w:rPr>
          <w:color w:val="000000"/>
          <w:lang w:bidi="he-IL"/>
        </w:rPr>
        <w:t>огистик</w:t>
      </w:r>
      <w:proofErr w:type="spellEnd"/>
      <w:r>
        <w:rPr>
          <w:color w:val="000000"/>
          <w:lang w:val="kk-KZ" w:bidi="he-IL"/>
        </w:rPr>
        <w:t xml:space="preserve">а </w:t>
      </w:r>
      <w:r w:rsidRPr="009A728B">
        <w:rPr>
          <w:lang w:val="kk-KZ"/>
        </w:rPr>
        <w:t xml:space="preserve">бөлімінің </w:t>
      </w:r>
      <w:r>
        <w:rPr>
          <w:lang w:val="kk-KZ"/>
        </w:rPr>
        <w:t>қамтамасыз ету жөніндегі м</w:t>
      </w:r>
      <w:proofErr w:type="spellStart"/>
      <w:r w:rsidR="0074747C" w:rsidRPr="000D6B33">
        <w:rPr>
          <w:lang w:eastAsia="ko-KR"/>
        </w:rPr>
        <w:t>енеджер</w:t>
      </w:r>
      <w:proofErr w:type="spellEnd"/>
      <w:r>
        <w:rPr>
          <w:lang w:val="kk-KZ" w:eastAsia="ko-KR"/>
        </w:rPr>
        <w:t>і</w:t>
      </w:r>
      <w:r w:rsidR="000E183B" w:rsidRPr="000D6B33">
        <w:rPr>
          <w:lang w:eastAsia="ko-KR"/>
        </w:rPr>
        <w:t xml:space="preserve">                                                            </w:t>
      </w:r>
      <w:r w:rsidR="000D6B33">
        <w:rPr>
          <w:lang w:eastAsia="ko-KR"/>
        </w:rPr>
        <w:t xml:space="preserve">    </w:t>
      </w:r>
      <w:r w:rsidR="000E183B" w:rsidRPr="000D6B33">
        <w:rPr>
          <w:lang w:eastAsia="ko-KR"/>
        </w:rPr>
        <w:t xml:space="preserve">  </w:t>
      </w:r>
      <w:r w:rsidR="00410429" w:rsidRPr="000D6B33">
        <w:rPr>
          <w:lang w:eastAsia="ko-KR"/>
        </w:rPr>
        <w:t>Р. С.</w:t>
      </w:r>
      <w:r w:rsidR="009B5FA9" w:rsidRPr="000D6B33">
        <w:rPr>
          <w:lang w:eastAsia="ko-KR"/>
        </w:rPr>
        <w:t xml:space="preserve"> </w:t>
      </w:r>
      <w:r>
        <w:rPr>
          <w:lang w:val="kk-KZ" w:eastAsia="ko-KR"/>
        </w:rPr>
        <w:t>Қ</w:t>
      </w:r>
      <w:proofErr w:type="spellStart"/>
      <w:r w:rsidR="009B5FA9" w:rsidRPr="000D6B33">
        <w:rPr>
          <w:lang w:eastAsia="ko-KR"/>
        </w:rPr>
        <w:t>абаев</w:t>
      </w:r>
      <w:proofErr w:type="spellEnd"/>
      <w:r w:rsidR="009B5FA9" w:rsidRPr="000D6B33">
        <w:rPr>
          <w:lang w:eastAsia="ko-KR"/>
        </w:rPr>
        <w:t xml:space="preserve"> </w:t>
      </w:r>
    </w:p>
    <w:p w14:paraId="5FF1147E" w14:textId="77777777" w:rsidR="007107DA" w:rsidRPr="0038032D" w:rsidRDefault="007107DA" w:rsidP="007107DA">
      <w:pPr>
        <w:jc w:val="both"/>
        <w:rPr>
          <w:lang w:val="kk-KZ"/>
        </w:rPr>
      </w:pPr>
      <w:r w:rsidRPr="0038032D">
        <w:rPr>
          <w:lang w:val="kk-KZ"/>
        </w:rPr>
        <w:t>Дұрыс</w:t>
      </w:r>
    </w:p>
    <w:p w14:paraId="3EABFCB1" w14:textId="77777777" w:rsidR="007107DA" w:rsidRPr="0038032D" w:rsidRDefault="007107DA" w:rsidP="007107DA">
      <w:pPr>
        <w:tabs>
          <w:tab w:val="left" w:pos="-1985"/>
        </w:tabs>
        <w:jc w:val="both"/>
        <w:rPr>
          <w:lang w:val="kk-KZ"/>
        </w:rPr>
      </w:pPr>
      <w:r w:rsidRPr="0038032D">
        <w:rPr>
          <w:color w:val="000000"/>
          <w:lang w:val="kk-KZ"/>
        </w:rPr>
        <w:t xml:space="preserve">Заң жұмысы және тарифтер </w:t>
      </w:r>
      <w:r w:rsidRPr="0038032D">
        <w:rPr>
          <w:lang w:val="kk-KZ"/>
        </w:rPr>
        <w:t xml:space="preserve">бөлімінің </w:t>
      </w:r>
    </w:p>
    <w:p w14:paraId="6709E0C0" w14:textId="43B02DCC" w:rsidR="007107DA" w:rsidRPr="00C55EE2" w:rsidRDefault="007107DA" w:rsidP="007107DA">
      <w:pPr>
        <w:pStyle w:val="a3"/>
        <w:tabs>
          <w:tab w:val="left" w:pos="708"/>
        </w:tabs>
        <w:jc w:val="both"/>
        <w:rPr>
          <w:lang w:val="kk-KZ" w:eastAsia="ko-KR"/>
        </w:rPr>
      </w:pPr>
      <w:r w:rsidRPr="0038032D">
        <w:rPr>
          <w:lang w:val="kk-KZ"/>
        </w:rPr>
        <w:t>жетекші маманы                                                                  қ\қ</w:t>
      </w:r>
      <w:r w:rsidRPr="00C55EE2">
        <w:rPr>
          <w:lang w:val="kk-KZ" w:eastAsia="ko-KR"/>
        </w:rPr>
        <w:t xml:space="preserve">                </w:t>
      </w:r>
      <w:r>
        <w:rPr>
          <w:lang w:val="kk-KZ" w:eastAsia="ko-KR"/>
        </w:rPr>
        <w:t xml:space="preserve">                                       </w:t>
      </w:r>
      <w:r w:rsidRPr="00C55EE2">
        <w:rPr>
          <w:lang w:val="kk-KZ" w:eastAsia="ko-KR"/>
        </w:rPr>
        <w:t xml:space="preserve">           И.В. Ерёмина</w:t>
      </w:r>
    </w:p>
    <w:p w14:paraId="01000669" w14:textId="77777777" w:rsidR="007107DA" w:rsidRDefault="007107DA" w:rsidP="007107DA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eastAsia="ko-KR"/>
        </w:rPr>
        <w:t xml:space="preserve">23.02.2023 </w:t>
      </w:r>
      <w:r>
        <w:rPr>
          <w:lang w:val="kk-KZ" w:eastAsia="ko-KR"/>
        </w:rPr>
        <w:t>ж</w:t>
      </w:r>
      <w:r>
        <w:rPr>
          <w:lang w:eastAsia="ko-KR"/>
        </w:rPr>
        <w:t>.</w:t>
      </w:r>
    </w:p>
    <w:p w14:paraId="49133E94" w14:textId="77777777" w:rsidR="00704E26" w:rsidRPr="00194FB1" w:rsidRDefault="00704E26" w:rsidP="00704E26">
      <w:pPr>
        <w:rPr>
          <w:lang w:val="kk-KZ"/>
        </w:rPr>
      </w:pPr>
    </w:p>
    <w:p w14:paraId="51F89732" w14:textId="77777777" w:rsidR="00704E26" w:rsidRPr="00704E26" w:rsidRDefault="00704E26" w:rsidP="000D6B33">
      <w:pPr>
        <w:pStyle w:val="a3"/>
        <w:tabs>
          <w:tab w:val="left" w:pos="708"/>
        </w:tabs>
        <w:jc w:val="both"/>
        <w:rPr>
          <w:b/>
          <w:lang w:eastAsia="ko-KR"/>
        </w:rPr>
      </w:pPr>
    </w:p>
    <w:sectPr w:rsidR="00704E26" w:rsidRPr="00704E26" w:rsidSect="00704E26">
      <w:pgSz w:w="16838" w:h="11906" w:orient="landscape" w:code="9"/>
      <w:pgMar w:top="284" w:right="567" w:bottom="709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C461" w14:textId="77777777" w:rsidR="00B1769C" w:rsidRDefault="00B1769C">
      <w:r>
        <w:separator/>
      </w:r>
    </w:p>
  </w:endnote>
  <w:endnote w:type="continuationSeparator" w:id="0">
    <w:p w14:paraId="0323E810" w14:textId="77777777" w:rsidR="00B1769C" w:rsidRDefault="00B1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/Kazakh">
    <w:altName w:val="Arial"/>
    <w:charset w:val="00"/>
    <w:family w:val="auto"/>
    <w:pitch w:val="variable"/>
    <w:sig w:usb0="00000203" w:usb1="00000000" w:usb2="00000000" w:usb3="00000000" w:csb0="00000005" w:csb1="00000000"/>
  </w:font>
  <w:font w:name="Times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CE0A7" w14:textId="77777777" w:rsidR="00B1769C" w:rsidRDefault="00B1769C">
      <w:r>
        <w:separator/>
      </w:r>
    </w:p>
  </w:footnote>
  <w:footnote w:type="continuationSeparator" w:id="0">
    <w:p w14:paraId="49E66397" w14:textId="77777777" w:rsidR="00B1769C" w:rsidRDefault="00B17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FA65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B19DBC6" w14:textId="77777777" w:rsidR="00620AB6" w:rsidRDefault="00620AB6">
    <w:pPr>
      <w:pStyle w:val="a3"/>
      <w:ind w:right="360"/>
    </w:pPr>
  </w:p>
  <w:p w14:paraId="5A111A3D" w14:textId="77777777" w:rsidR="00620AB6" w:rsidRDefault="00620A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7E91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4FB1">
      <w:rPr>
        <w:rStyle w:val="a6"/>
        <w:noProof/>
      </w:rPr>
      <w:t>3</w:t>
    </w:r>
    <w:r>
      <w:rPr>
        <w:rStyle w:val="a6"/>
      </w:rPr>
      <w:fldChar w:fldCharType="end"/>
    </w:r>
  </w:p>
  <w:p w14:paraId="3BDE6A40" w14:textId="77777777" w:rsidR="00620AB6" w:rsidRDefault="00620AB6">
    <w:pPr>
      <w:pBdr>
        <w:bottom w:val="single" w:sz="4" w:space="0" w:color="auto"/>
      </w:pBdr>
      <w:spacing w:line="140" w:lineRule="atLeast"/>
      <w:rPr>
        <w:rFonts w:ascii="Arial" w:hAnsi="Arial"/>
      </w:rPr>
    </w:pPr>
    <w:r>
      <w:rPr>
        <w:rFonts w:ascii="Arial" w:hAnsi="Arial"/>
        <w:w w:val="120"/>
        <w:lang w:val="en-US"/>
      </w:rPr>
      <w:t>KAЗЦИНК</w:t>
    </w:r>
    <w:r>
      <w:rPr>
        <w:rFonts w:ascii="Arial" w:hAnsi="Arial"/>
        <w:w w:val="120"/>
      </w:rPr>
      <w:t>-ЭНЕРГО</w:t>
    </w:r>
    <w:r>
      <w:rPr>
        <w:rFonts w:ascii="Arial" w:hAnsi="Arial"/>
        <w:w w:val="120"/>
        <w:lang w:val="en-US"/>
      </w:rPr>
      <w:t xml:space="preserve">       </w:t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  <w:t xml:space="preserve">                    </w:t>
    </w:r>
  </w:p>
  <w:p w14:paraId="5E9EF08A" w14:textId="77777777" w:rsidR="00620AB6" w:rsidRDefault="00620AB6">
    <w:pPr>
      <w:pStyle w:val="a3"/>
      <w:ind w:right="360"/>
    </w:pPr>
  </w:p>
  <w:p w14:paraId="127ECF6D" w14:textId="77777777" w:rsidR="00620AB6" w:rsidRDefault="00620A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2CE"/>
    <w:multiLevelType w:val="singleLevel"/>
    <w:tmpl w:val="EF60BA44"/>
    <w:lvl w:ilvl="0">
      <w:start w:val="1"/>
      <w:numFmt w:val="decimal"/>
      <w:lvlText w:val="%1"/>
      <w:lvlJc w:val="left"/>
      <w:pPr>
        <w:tabs>
          <w:tab w:val="num" w:pos="700"/>
        </w:tabs>
        <w:ind w:left="0" w:firstLine="340"/>
      </w:pPr>
      <w:rPr>
        <w:b w:val="0"/>
        <w:i w:val="0"/>
      </w:rPr>
    </w:lvl>
  </w:abstractNum>
  <w:num w:numId="1" w16cid:durableId="19855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D2"/>
    <w:rsid w:val="000006AC"/>
    <w:rsid w:val="000056CF"/>
    <w:rsid w:val="00006875"/>
    <w:rsid w:val="00006A8B"/>
    <w:rsid w:val="00011D95"/>
    <w:rsid w:val="00011FA1"/>
    <w:rsid w:val="0001265D"/>
    <w:rsid w:val="00014B8C"/>
    <w:rsid w:val="00016F4B"/>
    <w:rsid w:val="0002002A"/>
    <w:rsid w:val="00020554"/>
    <w:rsid w:val="00020F5F"/>
    <w:rsid w:val="000234CF"/>
    <w:rsid w:val="00025633"/>
    <w:rsid w:val="00026737"/>
    <w:rsid w:val="00027363"/>
    <w:rsid w:val="00027671"/>
    <w:rsid w:val="00031C63"/>
    <w:rsid w:val="00032C21"/>
    <w:rsid w:val="00032EED"/>
    <w:rsid w:val="00035591"/>
    <w:rsid w:val="00035CDB"/>
    <w:rsid w:val="00035FE8"/>
    <w:rsid w:val="000404A0"/>
    <w:rsid w:val="00040886"/>
    <w:rsid w:val="00043A35"/>
    <w:rsid w:val="00043B86"/>
    <w:rsid w:val="0005053D"/>
    <w:rsid w:val="00051AA2"/>
    <w:rsid w:val="000569F2"/>
    <w:rsid w:val="00071623"/>
    <w:rsid w:val="00077F8F"/>
    <w:rsid w:val="0008086D"/>
    <w:rsid w:val="00084E37"/>
    <w:rsid w:val="000855FD"/>
    <w:rsid w:val="000918C2"/>
    <w:rsid w:val="00091D4E"/>
    <w:rsid w:val="00095078"/>
    <w:rsid w:val="0009652D"/>
    <w:rsid w:val="00097B90"/>
    <w:rsid w:val="00097E62"/>
    <w:rsid w:val="000A7D17"/>
    <w:rsid w:val="000B0DBF"/>
    <w:rsid w:val="000B5B88"/>
    <w:rsid w:val="000C1D8E"/>
    <w:rsid w:val="000D6B33"/>
    <w:rsid w:val="000E16DA"/>
    <w:rsid w:val="000E183B"/>
    <w:rsid w:val="000E3623"/>
    <w:rsid w:val="000E5393"/>
    <w:rsid w:val="000E5B67"/>
    <w:rsid w:val="000E5E51"/>
    <w:rsid w:val="000F13F8"/>
    <w:rsid w:val="000F459F"/>
    <w:rsid w:val="00101183"/>
    <w:rsid w:val="00101D8A"/>
    <w:rsid w:val="00102B0F"/>
    <w:rsid w:val="00105308"/>
    <w:rsid w:val="00105538"/>
    <w:rsid w:val="001074F7"/>
    <w:rsid w:val="00107DC3"/>
    <w:rsid w:val="00115F9B"/>
    <w:rsid w:val="001179B8"/>
    <w:rsid w:val="00120D5A"/>
    <w:rsid w:val="001220D7"/>
    <w:rsid w:val="00123A01"/>
    <w:rsid w:val="00124266"/>
    <w:rsid w:val="0012640A"/>
    <w:rsid w:val="00130C32"/>
    <w:rsid w:val="00132430"/>
    <w:rsid w:val="00132CA9"/>
    <w:rsid w:val="00134F9C"/>
    <w:rsid w:val="0014487E"/>
    <w:rsid w:val="00144CC5"/>
    <w:rsid w:val="00144EAE"/>
    <w:rsid w:val="00146BB5"/>
    <w:rsid w:val="00152019"/>
    <w:rsid w:val="00153199"/>
    <w:rsid w:val="00157352"/>
    <w:rsid w:val="00161FE2"/>
    <w:rsid w:val="00165027"/>
    <w:rsid w:val="001664D1"/>
    <w:rsid w:val="0016774D"/>
    <w:rsid w:val="0018287B"/>
    <w:rsid w:val="00187432"/>
    <w:rsid w:val="00187F72"/>
    <w:rsid w:val="00194FB1"/>
    <w:rsid w:val="00195842"/>
    <w:rsid w:val="001A0840"/>
    <w:rsid w:val="001A122D"/>
    <w:rsid w:val="001A17F3"/>
    <w:rsid w:val="001A18DF"/>
    <w:rsid w:val="001A1D58"/>
    <w:rsid w:val="001A491B"/>
    <w:rsid w:val="001A6C1F"/>
    <w:rsid w:val="001B61E0"/>
    <w:rsid w:val="001B71C6"/>
    <w:rsid w:val="001C2556"/>
    <w:rsid w:val="001C4AFF"/>
    <w:rsid w:val="001D1D99"/>
    <w:rsid w:val="001D7D4F"/>
    <w:rsid w:val="001E0F7E"/>
    <w:rsid w:val="001E1302"/>
    <w:rsid w:val="001E1B98"/>
    <w:rsid w:val="001E2EE2"/>
    <w:rsid w:val="001F43FD"/>
    <w:rsid w:val="001F5537"/>
    <w:rsid w:val="00200B75"/>
    <w:rsid w:val="00201783"/>
    <w:rsid w:val="00202148"/>
    <w:rsid w:val="00202ECD"/>
    <w:rsid w:val="002041D2"/>
    <w:rsid w:val="0020491F"/>
    <w:rsid w:val="00204B74"/>
    <w:rsid w:val="002100C6"/>
    <w:rsid w:val="00210270"/>
    <w:rsid w:val="00211E3F"/>
    <w:rsid w:val="00211E4E"/>
    <w:rsid w:val="00212289"/>
    <w:rsid w:val="00213121"/>
    <w:rsid w:val="002243C3"/>
    <w:rsid w:val="00224CC3"/>
    <w:rsid w:val="00231745"/>
    <w:rsid w:val="00231A64"/>
    <w:rsid w:val="00233E12"/>
    <w:rsid w:val="00234C00"/>
    <w:rsid w:val="002351BC"/>
    <w:rsid w:val="00235F73"/>
    <w:rsid w:val="002362F4"/>
    <w:rsid w:val="00236A44"/>
    <w:rsid w:val="00241918"/>
    <w:rsid w:val="002422B9"/>
    <w:rsid w:val="00244F50"/>
    <w:rsid w:val="002454E9"/>
    <w:rsid w:val="002522B8"/>
    <w:rsid w:val="00252413"/>
    <w:rsid w:val="00252C72"/>
    <w:rsid w:val="00253F3F"/>
    <w:rsid w:val="002562EE"/>
    <w:rsid w:val="002644DE"/>
    <w:rsid w:val="0026516A"/>
    <w:rsid w:val="00265E7C"/>
    <w:rsid w:val="00265E97"/>
    <w:rsid w:val="0026645E"/>
    <w:rsid w:val="00272245"/>
    <w:rsid w:val="00272BE8"/>
    <w:rsid w:val="0027424F"/>
    <w:rsid w:val="00276201"/>
    <w:rsid w:val="0028089B"/>
    <w:rsid w:val="00282AC8"/>
    <w:rsid w:val="00287CF4"/>
    <w:rsid w:val="00291ED3"/>
    <w:rsid w:val="00295552"/>
    <w:rsid w:val="002A0474"/>
    <w:rsid w:val="002A0F28"/>
    <w:rsid w:val="002A19B4"/>
    <w:rsid w:val="002A44D6"/>
    <w:rsid w:val="002A62B0"/>
    <w:rsid w:val="002B400A"/>
    <w:rsid w:val="002C0C7B"/>
    <w:rsid w:val="002C64B8"/>
    <w:rsid w:val="002D06C3"/>
    <w:rsid w:val="002E1879"/>
    <w:rsid w:val="002E49E9"/>
    <w:rsid w:val="002F1B61"/>
    <w:rsid w:val="002F6E4E"/>
    <w:rsid w:val="00301EE4"/>
    <w:rsid w:val="00302513"/>
    <w:rsid w:val="00302C0E"/>
    <w:rsid w:val="00304C93"/>
    <w:rsid w:val="00306517"/>
    <w:rsid w:val="00320F39"/>
    <w:rsid w:val="00335671"/>
    <w:rsid w:val="00335FBD"/>
    <w:rsid w:val="00337712"/>
    <w:rsid w:val="00341067"/>
    <w:rsid w:val="003411D0"/>
    <w:rsid w:val="003452D5"/>
    <w:rsid w:val="00345794"/>
    <w:rsid w:val="003459EF"/>
    <w:rsid w:val="00347ECE"/>
    <w:rsid w:val="003525F2"/>
    <w:rsid w:val="00355F1B"/>
    <w:rsid w:val="003604C9"/>
    <w:rsid w:val="00360F18"/>
    <w:rsid w:val="00362DA4"/>
    <w:rsid w:val="0036310A"/>
    <w:rsid w:val="003649F1"/>
    <w:rsid w:val="00365C83"/>
    <w:rsid w:val="003678AC"/>
    <w:rsid w:val="00372A9E"/>
    <w:rsid w:val="003834A8"/>
    <w:rsid w:val="00390230"/>
    <w:rsid w:val="00392B9C"/>
    <w:rsid w:val="003A02B9"/>
    <w:rsid w:val="003A17DC"/>
    <w:rsid w:val="003A29FF"/>
    <w:rsid w:val="003B3903"/>
    <w:rsid w:val="003B4266"/>
    <w:rsid w:val="003B4972"/>
    <w:rsid w:val="003B6E19"/>
    <w:rsid w:val="003C1009"/>
    <w:rsid w:val="003C27EA"/>
    <w:rsid w:val="003D18F7"/>
    <w:rsid w:val="003D19EA"/>
    <w:rsid w:val="003D4880"/>
    <w:rsid w:val="003D4BCB"/>
    <w:rsid w:val="003D69E6"/>
    <w:rsid w:val="003D7701"/>
    <w:rsid w:val="003E11D3"/>
    <w:rsid w:val="003E130D"/>
    <w:rsid w:val="003E34C5"/>
    <w:rsid w:val="003E681C"/>
    <w:rsid w:val="003E7C5C"/>
    <w:rsid w:val="003F4F38"/>
    <w:rsid w:val="003F6913"/>
    <w:rsid w:val="003F692B"/>
    <w:rsid w:val="00402BFD"/>
    <w:rsid w:val="00406F03"/>
    <w:rsid w:val="00410003"/>
    <w:rsid w:val="00410429"/>
    <w:rsid w:val="00413CB8"/>
    <w:rsid w:val="004157FA"/>
    <w:rsid w:val="004232A4"/>
    <w:rsid w:val="004238CA"/>
    <w:rsid w:val="00424C23"/>
    <w:rsid w:val="00427EC5"/>
    <w:rsid w:val="00431B27"/>
    <w:rsid w:val="004321D8"/>
    <w:rsid w:val="00433F7B"/>
    <w:rsid w:val="004345F8"/>
    <w:rsid w:val="00434C4D"/>
    <w:rsid w:val="00437E71"/>
    <w:rsid w:val="00443D98"/>
    <w:rsid w:val="00445843"/>
    <w:rsid w:val="00455327"/>
    <w:rsid w:val="00455943"/>
    <w:rsid w:val="004567C5"/>
    <w:rsid w:val="00464BB8"/>
    <w:rsid w:val="004715CA"/>
    <w:rsid w:val="00471F09"/>
    <w:rsid w:val="00480716"/>
    <w:rsid w:val="00480C15"/>
    <w:rsid w:val="00481253"/>
    <w:rsid w:val="00484D92"/>
    <w:rsid w:val="004876C9"/>
    <w:rsid w:val="004906A8"/>
    <w:rsid w:val="00492018"/>
    <w:rsid w:val="004932B2"/>
    <w:rsid w:val="00493ECB"/>
    <w:rsid w:val="00496015"/>
    <w:rsid w:val="004976E4"/>
    <w:rsid w:val="004A0268"/>
    <w:rsid w:val="004A053E"/>
    <w:rsid w:val="004A221C"/>
    <w:rsid w:val="004A3AB3"/>
    <w:rsid w:val="004A5DA2"/>
    <w:rsid w:val="004B0A74"/>
    <w:rsid w:val="004B1A64"/>
    <w:rsid w:val="004B30F2"/>
    <w:rsid w:val="004B49CC"/>
    <w:rsid w:val="004B71D5"/>
    <w:rsid w:val="004D1734"/>
    <w:rsid w:val="004D2034"/>
    <w:rsid w:val="004E132B"/>
    <w:rsid w:val="004E3FC3"/>
    <w:rsid w:val="004E573E"/>
    <w:rsid w:val="004E64FD"/>
    <w:rsid w:val="004F2356"/>
    <w:rsid w:val="004F77B0"/>
    <w:rsid w:val="00500511"/>
    <w:rsid w:val="00500E30"/>
    <w:rsid w:val="0050181A"/>
    <w:rsid w:val="00505CE1"/>
    <w:rsid w:val="00506326"/>
    <w:rsid w:val="00506D31"/>
    <w:rsid w:val="00514498"/>
    <w:rsid w:val="00520A87"/>
    <w:rsid w:val="00523E55"/>
    <w:rsid w:val="00525259"/>
    <w:rsid w:val="00525770"/>
    <w:rsid w:val="005330CE"/>
    <w:rsid w:val="0053524A"/>
    <w:rsid w:val="0054448D"/>
    <w:rsid w:val="00547488"/>
    <w:rsid w:val="00550420"/>
    <w:rsid w:val="00550709"/>
    <w:rsid w:val="00555606"/>
    <w:rsid w:val="005632B5"/>
    <w:rsid w:val="005656F0"/>
    <w:rsid w:val="00567506"/>
    <w:rsid w:val="00571857"/>
    <w:rsid w:val="0057451D"/>
    <w:rsid w:val="00580726"/>
    <w:rsid w:val="00590E5B"/>
    <w:rsid w:val="00593E93"/>
    <w:rsid w:val="00594920"/>
    <w:rsid w:val="005A60F5"/>
    <w:rsid w:val="005A6BF2"/>
    <w:rsid w:val="005B48B4"/>
    <w:rsid w:val="005B74E5"/>
    <w:rsid w:val="005C2AFF"/>
    <w:rsid w:val="005C61B3"/>
    <w:rsid w:val="005D28A9"/>
    <w:rsid w:val="005E09CD"/>
    <w:rsid w:val="005F0D32"/>
    <w:rsid w:val="00606BC1"/>
    <w:rsid w:val="00607BE0"/>
    <w:rsid w:val="0061731B"/>
    <w:rsid w:val="00620A85"/>
    <w:rsid w:val="00620AB6"/>
    <w:rsid w:val="00623847"/>
    <w:rsid w:val="00624E8B"/>
    <w:rsid w:val="00626353"/>
    <w:rsid w:val="00640459"/>
    <w:rsid w:val="00642F43"/>
    <w:rsid w:val="0064623C"/>
    <w:rsid w:val="00647F76"/>
    <w:rsid w:val="00650B26"/>
    <w:rsid w:val="00650BCE"/>
    <w:rsid w:val="00651D6F"/>
    <w:rsid w:val="006546D2"/>
    <w:rsid w:val="00654D27"/>
    <w:rsid w:val="00657B93"/>
    <w:rsid w:val="00661D01"/>
    <w:rsid w:val="00662DDC"/>
    <w:rsid w:val="0066349C"/>
    <w:rsid w:val="00665C84"/>
    <w:rsid w:val="00667AAB"/>
    <w:rsid w:val="00672CDA"/>
    <w:rsid w:val="006731BF"/>
    <w:rsid w:val="00677DFF"/>
    <w:rsid w:val="00690209"/>
    <w:rsid w:val="006B18D7"/>
    <w:rsid w:val="006B1BC7"/>
    <w:rsid w:val="006B2DAE"/>
    <w:rsid w:val="006B36FB"/>
    <w:rsid w:val="006B5AEA"/>
    <w:rsid w:val="006C4497"/>
    <w:rsid w:val="006C651A"/>
    <w:rsid w:val="006D31B0"/>
    <w:rsid w:val="006D40EA"/>
    <w:rsid w:val="006D5E63"/>
    <w:rsid w:val="006F1D95"/>
    <w:rsid w:val="006F2D39"/>
    <w:rsid w:val="006F5223"/>
    <w:rsid w:val="006F693B"/>
    <w:rsid w:val="006F7173"/>
    <w:rsid w:val="00700AB9"/>
    <w:rsid w:val="00704E26"/>
    <w:rsid w:val="007107DA"/>
    <w:rsid w:val="00710DA3"/>
    <w:rsid w:val="00710F66"/>
    <w:rsid w:val="0071234F"/>
    <w:rsid w:val="00713C7B"/>
    <w:rsid w:val="00717B77"/>
    <w:rsid w:val="00725EA5"/>
    <w:rsid w:val="007312B9"/>
    <w:rsid w:val="00734E35"/>
    <w:rsid w:val="00736FFF"/>
    <w:rsid w:val="007375AC"/>
    <w:rsid w:val="007419D2"/>
    <w:rsid w:val="00746D4A"/>
    <w:rsid w:val="00747074"/>
    <w:rsid w:val="0074747C"/>
    <w:rsid w:val="00747E5C"/>
    <w:rsid w:val="00751CAC"/>
    <w:rsid w:val="00751E09"/>
    <w:rsid w:val="007534A4"/>
    <w:rsid w:val="00753A0A"/>
    <w:rsid w:val="007561A8"/>
    <w:rsid w:val="00762093"/>
    <w:rsid w:val="00765F1C"/>
    <w:rsid w:val="00773231"/>
    <w:rsid w:val="00781D48"/>
    <w:rsid w:val="00786089"/>
    <w:rsid w:val="00790CF9"/>
    <w:rsid w:val="00797A1E"/>
    <w:rsid w:val="007A327E"/>
    <w:rsid w:val="007A462C"/>
    <w:rsid w:val="007A6D39"/>
    <w:rsid w:val="007B16BD"/>
    <w:rsid w:val="007B21F2"/>
    <w:rsid w:val="007B3A5D"/>
    <w:rsid w:val="007B5F23"/>
    <w:rsid w:val="007B7680"/>
    <w:rsid w:val="007C19A3"/>
    <w:rsid w:val="007C2C5C"/>
    <w:rsid w:val="007D183F"/>
    <w:rsid w:val="007D4B3C"/>
    <w:rsid w:val="007D5D2A"/>
    <w:rsid w:val="007D7562"/>
    <w:rsid w:val="007D77F1"/>
    <w:rsid w:val="007E274B"/>
    <w:rsid w:val="007E44D3"/>
    <w:rsid w:val="007F2DB8"/>
    <w:rsid w:val="00807269"/>
    <w:rsid w:val="0081128A"/>
    <w:rsid w:val="00811A51"/>
    <w:rsid w:val="0082240E"/>
    <w:rsid w:val="008231FE"/>
    <w:rsid w:val="00823249"/>
    <w:rsid w:val="00827684"/>
    <w:rsid w:val="0083443B"/>
    <w:rsid w:val="008355F8"/>
    <w:rsid w:val="00840243"/>
    <w:rsid w:val="00842238"/>
    <w:rsid w:val="00843A27"/>
    <w:rsid w:val="0084561F"/>
    <w:rsid w:val="00847415"/>
    <w:rsid w:val="008510F2"/>
    <w:rsid w:val="0085417C"/>
    <w:rsid w:val="0085428A"/>
    <w:rsid w:val="008623D3"/>
    <w:rsid w:val="008641C3"/>
    <w:rsid w:val="008671ED"/>
    <w:rsid w:val="00873330"/>
    <w:rsid w:val="0087606D"/>
    <w:rsid w:val="0087662A"/>
    <w:rsid w:val="00876941"/>
    <w:rsid w:val="00876CED"/>
    <w:rsid w:val="00880767"/>
    <w:rsid w:val="00885F19"/>
    <w:rsid w:val="00886C28"/>
    <w:rsid w:val="00891B2B"/>
    <w:rsid w:val="00893871"/>
    <w:rsid w:val="00894972"/>
    <w:rsid w:val="00897C6B"/>
    <w:rsid w:val="00897F6E"/>
    <w:rsid w:val="008A2471"/>
    <w:rsid w:val="008B0CC7"/>
    <w:rsid w:val="008B1F8C"/>
    <w:rsid w:val="008B267D"/>
    <w:rsid w:val="008B4663"/>
    <w:rsid w:val="008B5F3D"/>
    <w:rsid w:val="008B66AE"/>
    <w:rsid w:val="008B7ECD"/>
    <w:rsid w:val="008C07BA"/>
    <w:rsid w:val="008C0AAD"/>
    <w:rsid w:val="008C6C52"/>
    <w:rsid w:val="008D08A8"/>
    <w:rsid w:val="008D20B1"/>
    <w:rsid w:val="008D355C"/>
    <w:rsid w:val="008D53EE"/>
    <w:rsid w:val="008E036E"/>
    <w:rsid w:val="008E21A5"/>
    <w:rsid w:val="008E4551"/>
    <w:rsid w:val="008F6E1B"/>
    <w:rsid w:val="0090315F"/>
    <w:rsid w:val="00904BF9"/>
    <w:rsid w:val="0091181B"/>
    <w:rsid w:val="00911B3E"/>
    <w:rsid w:val="00913FCE"/>
    <w:rsid w:val="009216B5"/>
    <w:rsid w:val="00923521"/>
    <w:rsid w:val="009252A9"/>
    <w:rsid w:val="00925DF3"/>
    <w:rsid w:val="00933335"/>
    <w:rsid w:val="0094463A"/>
    <w:rsid w:val="009635C0"/>
    <w:rsid w:val="009704EC"/>
    <w:rsid w:val="009812E9"/>
    <w:rsid w:val="009833F1"/>
    <w:rsid w:val="0098635C"/>
    <w:rsid w:val="009875D5"/>
    <w:rsid w:val="0099332D"/>
    <w:rsid w:val="0099438F"/>
    <w:rsid w:val="00994BED"/>
    <w:rsid w:val="009A2800"/>
    <w:rsid w:val="009A4705"/>
    <w:rsid w:val="009A66AC"/>
    <w:rsid w:val="009B4BB4"/>
    <w:rsid w:val="009B4D9F"/>
    <w:rsid w:val="009B4E8E"/>
    <w:rsid w:val="009B5FA9"/>
    <w:rsid w:val="009B7282"/>
    <w:rsid w:val="009C1F25"/>
    <w:rsid w:val="009C39CA"/>
    <w:rsid w:val="009C6742"/>
    <w:rsid w:val="009C6BB7"/>
    <w:rsid w:val="009C726C"/>
    <w:rsid w:val="009D11E6"/>
    <w:rsid w:val="009D2B38"/>
    <w:rsid w:val="009D6586"/>
    <w:rsid w:val="009D6D3E"/>
    <w:rsid w:val="009D7FE0"/>
    <w:rsid w:val="009E039D"/>
    <w:rsid w:val="009E0828"/>
    <w:rsid w:val="009E1936"/>
    <w:rsid w:val="009E2D87"/>
    <w:rsid w:val="009E7727"/>
    <w:rsid w:val="009F2DBD"/>
    <w:rsid w:val="009F3124"/>
    <w:rsid w:val="009F601E"/>
    <w:rsid w:val="009F7405"/>
    <w:rsid w:val="00A0490B"/>
    <w:rsid w:val="00A070BB"/>
    <w:rsid w:val="00A118D1"/>
    <w:rsid w:val="00A16AD4"/>
    <w:rsid w:val="00A20C03"/>
    <w:rsid w:val="00A230A7"/>
    <w:rsid w:val="00A264B2"/>
    <w:rsid w:val="00A3009B"/>
    <w:rsid w:val="00A35886"/>
    <w:rsid w:val="00A40B95"/>
    <w:rsid w:val="00A411CF"/>
    <w:rsid w:val="00A43991"/>
    <w:rsid w:val="00A445EA"/>
    <w:rsid w:val="00A459AF"/>
    <w:rsid w:val="00A51F79"/>
    <w:rsid w:val="00A54D18"/>
    <w:rsid w:val="00A61815"/>
    <w:rsid w:val="00A83858"/>
    <w:rsid w:val="00A93046"/>
    <w:rsid w:val="00A93E66"/>
    <w:rsid w:val="00AA5325"/>
    <w:rsid w:val="00AA5CF1"/>
    <w:rsid w:val="00AA67B7"/>
    <w:rsid w:val="00AB5370"/>
    <w:rsid w:val="00AC2511"/>
    <w:rsid w:val="00AD04F3"/>
    <w:rsid w:val="00AD0FC9"/>
    <w:rsid w:val="00AE3D54"/>
    <w:rsid w:val="00AE4CBF"/>
    <w:rsid w:val="00AE55E0"/>
    <w:rsid w:val="00AE636D"/>
    <w:rsid w:val="00AF176E"/>
    <w:rsid w:val="00AF423C"/>
    <w:rsid w:val="00AF7829"/>
    <w:rsid w:val="00B0055F"/>
    <w:rsid w:val="00B05638"/>
    <w:rsid w:val="00B0651D"/>
    <w:rsid w:val="00B134DA"/>
    <w:rsid w:val="00B1426C"/>
    <w:rsid w:val="00B1769C"/>
    <w:rsid w:val="00B1785B"/>
    <w:rsid w:val="00B23546"/>
    <w:rsid w:val="00B2579A"/>
    <w:rsid w:val="00B31511"/>
    <w:rsid w:val="00B31722"/>
    <w:rsid w:val="00B36BF1"/>
    <w:rsid w:val="00B37238"/>
    <w:rsid w:val="00B372F9"/>
    <w:rsid w:val="00B430FD"/>
    <w:rsid w:val="00B44702"/>
    <w:rsid w:val="00B44EF7"/>
    <w:rsid w:val="00B47BB8"/>
    <w:rsid w:val="00B62FCC"/>
    <w:rsid w:val="00B708C9"/>
    <w:rsid w:val="00B70C43"/>
    <w:rsid w:val="00B7552F"/>
    <w:rsid w:val="00B82E95"/>
    <w:rsid w:val="00B87765"/>
    <w:rsid w:val="00B9020C"/>
    <w:rsid w:val="00B91038"/>
    <w:rsid w:val="00B910D5"/>
    <w:rsid w:val="00B93709"/>
    <w:rsid w:val="00B966F4"/>
    <w:rsid w:val="00BA42B5"/>
    <w:rsid w:val="00BA5DF4"/>
    <w:rsid w:val="00BA7995"/>
    <w:rsid w:val="00BB1748"/>
    <w:rsid w:val="00BC46DA"/>
    <w:rsid w:val="00BC792F"/>
    <w:rsid w:val="00BD01BC"/>
    <w:rsid w:val="00BD5DBA"/>
    <w:rsid w:val="00BE51A4"/>
    <w:rsid w:val="00BF19EC"/>
    <w:rsid w:val="00BF2D3D"/>
    <w:rsid w:val="00C00F43"/>
    <w:rsid w:val="00C01850"/>
    <w:rsid w:val="00C03819"/>
    <w:rsid w:val="00C0386A"/>
    <w:rsid w:val="00C10844"/>
    <w:rsid w:val="00C1390D"/>
    <w:rsid w:val="00C16CFA"/>
    <w:rsid w:val="00C20C95"/>
    <w:rsid w:val="00C2670B"/>
    <w:rsid w:val="00C275A9"/>
    <w:rsid w:val="00C323AF"/>
    <w:rsid w:val="00C34B00"/>
    <w:rsid w:val="00C3658A"/>
    <w:rsid w:val="00C4287E"/>
    <w:rsid w:val="00C434A2"/>
    <w:rsid w:val="00C52F61"/>
    <w:rsid w:val="00C55EE2"/>
    <w:rsid w:val="00C568FC"/>
    <w:rsid w:val="00C574FE"/>
    <w:rsid w:val="00C60DB7"/>
    <w:rsid w:val="00C61A29"/>
    <w:rsid w:val="00C63EC9"/>
    <w:rsid w:val="00C65628"/>
    <w:rsid w:val="00C66ACE"/>
    <w:rsid w:val="00C67CD2"/>
    <w:rsid w:val="00C72409"/>
    <w:rsid w:val="00C7581A"/>
    <w:rsid w:val="00C766B6"/>
    <w:rsid w:val="00C81E8B"/>
    <w:rsid w:val="00C84612"/>
    <w:rsid w:val="00C85806"/>
    <w:rsid w:val="00C861AD"/>
    <w:rsid w:val="00C92D56"/>
    <w:rsid w:val="00C93290"/>
    <w:rsid w:val="00C94A3A"/>
    <w:rsid w:val="00C95184"/>
    <w:rsid w:val="00CA31EE"/>
    <w:rsid w:val="00CA35D2"/>
    <w:rsid w:val="00CA4EA6"/>
    <w:rsid w:val="00CA64DE"/>
    <w:rsid w:val="00CB1885"/>
    <w:rsid w:val="00CB1C5E"/>
    <w:rsid w:val="00CB2B8C"/>
    <w:rsid w:val="00CC1B60"/>
    <w:rsid w:val="00CD3CE2"/>
    <w:rsid w:val="00CE0E40"/>
    <w:rsid w:val="00CE118D"/>
    <w:rsid w:val="00CE3D15"/>
    <w:rsid w:val="00CE5FD1"/>
    <w:rsid w:val="00CF2853"/>
    <w:rsid w:val="00CF3A32"/>
    <w:rsid w:val="00CF78DC"/>
    <w:rsid w:val="00D00968"/>
    <w:rsid w:val="00D00CCD"/>
    <w:rsid w:val="00D07AAE"/>
    <w:rsid w:val="00D15780"/>
    <w:rsid w:val="00D15B49"/>
    <w:rsid w:val="00D15EEE"/>
    <w:rsid w:val="00D236EE"/>
    <w:rsid w:val="00D32C58"/>
    <w:rsid w:val="00D3575B"/>
    <w:rsid w:val="00D36CD6"/>
    <w:rsid w:val="00D371BE"/>
    <w:rsid w:val="00D43085"/>
    <w:rsid w:val="00D44D21"/>
    <w:rsid w:val="00D464A8"/>
    <w:rsid w:val="00D52B71"/>
    <w:rsid w:val="00D537F5"/>
    <w:rsid w:val="00D5546C"/>
    <w:rsid w:val="00D5756A"/>
    <w:rsid w:val="00D634EE"/>
    <w:rsid w:val="00D66440"/>
    <w:rsid w:val="00D66D72"/>
    <w:rsid w:val="00D70280"/>
    <w:rsid w:val="00D7085F"/>
    <w:rsid w:val="00D809EE"/>
    <w:rsid w:val="00D81DA8"/>
    <w:rsid w:val="00D83BFA"/>
    <w:rsid w:val="00D86882"/>
    <w:rsid w:val="00D93489"/>
    <w:rsid w:val="00D936BE"/>
    <w:rsid w:val="00D9573B"/>
    <w:rsid w:val="00DA4EED"/>
    <w:rsid w:val="00DA5826"/>
    <w:rsid w:val="00DA5AC3"/>
    <w:rsid w:val="00DA6D73"/>
    <w:rsid w:val="00DB2843"/>
    <w:rsid w:val="00DB477E"/>
    <w:rsid w:val="00DC297A"/>
    <w:rsid w:val="00DC40B0"/>
    <w:rsid w:val="00DC6B10"/>
    <w:rsid w:val="00DC7EE1"/>
    <w:rsid w:val="00DD1075"/>
    <w:rsid w:val="00DD17B9"/>
    <w:rsid w:val="00DD24BC"/>
    <w:rsid w:val="00DD6C51"/>
    <w:rsid w:val="00DE4170"/>
    <w:rsid w:val="00DE6468"/>
    <w:rsid w:val="00DF196F"/>
    <w:rsid w:val="00DF2C92"/>
    <w:rsid w:val="00DF653B"/>
    <w:rsid w:val="00DF7A13"/>
    <w:rsid w:val="00E14407"/>
    <w:rsid w:val="00E15CB0"/>
    <w:rsid w:val="00E21AEB"/>
    <w:rsid w:val="00E26424"/>
    <w:rsid w:val="00E316E8"/>
    <w:rsid w:val="00E364D7"/>
    <w:rsid w:val="00E41042"/>
    <w:rsid w:val="00E43C09"/>
    <w:rsid w:val="00E43FF9"/>
    <w:rsid w:val="00E443FD"/>
    <w:rsid w:val="00E5339C"/>
    <w:rsid w:val="00E60B5D"/>
    <w:rsid w:val="00E6136C"/>
    <w:rsid w:val="00E6342D"/>
    <w:rsid w:val="00E6784B"/>
    <w:rsid w:val="00E73F70"/>
    <w:rsid w:val="00E73FF0"/>
    <w:rsid w:val="00E745E3"/>
    <w:rsid w:val="00E75671"/>
    <w:rsid w:val="00E77599"/>
    <w:rsid w:val="00E80FB0"/>
    <w:rsid w:val="00E8198A"/>
    <w:rsid w:val="00E9036A"/>
    <w:rsid w:val="00E9300F"/>
    <w:rsid w:val="00E945B5"/>
    <w:rsid w:val="00E95447"/>
    <w:rsid w:val="00EA2F3F"/>
    <w:rsid w:val="00EA6E1D"/>
    <w:rsid w:val="00EA73E5"/>
    <w:rsid w:val="00EB2119"/>
    <w:rsid w:val="00EB6277"/>
    <w:rsid w:val="00EC2544"/>
    <w:rsid w:val="00EC2A76"/>
    <w:rsid w:val="00EC5899"/>
    <w:rsid w:val="00EC62C3"/>
    <w:rsid w:val="00ED2D4E"/>
    <w:rsid w:val="00ED570A"/>
    <w:rsid w:val="00EE09B1"/>
    <w:rsid w:val="00EE18BB"/>
    <w:rsid w:val="00EE3749"/>
    <w:rsid w:val="00EE5221"/>
    <w:rsid w:val="00EE5C77"/>
    <w:rsid w:val="00EF0403"/>
    <w:rsid w:val="00EF1616"/>
    <w:rsid w:val="00EF76BC"/>
    <w:rsid w:val="00F002E7"/>
    <w:rsid w:val="00F04F9D"/>
    <w:rsid w:val="00F057D8"/>
    <w:rsid w:val="00F063B4"/>
    <w:rsid w:val="00F06CA3"/>
    <w:rsid w:val="00F06CF8"/>
    <w:rsid w:val="00F07A83"/>
    <w:rsid w:val="00F104F9"/>
    <w:rsid w:val="00F109C5"/>
    <w:rsid w:val="00F14030"/>
    <w:rsid w:val="00F1591C"/>
    <w:rsid w:val="00F1732A"/>
    <w:rsid w:val="00F310C6"/>
    <w:rsid w:val="00F329EB"/>
    <w:rsid w:val="00F37A0A"/>
    <w:rsid w:val="00F40F46"/>
    <w:rsid w:val="00F424F5"/>
    <w:rsid w:val="00F46D96"/>
    <w:rsid w:val="00F4708F"/>
    <w:rsid w:val="00F51000"/>
    <w:rsid w:val="00F514F5"/>
    <w:rsid w:val="00F51C76"/>
    <w:rsid w:val="00F60487"/>
    <w:rsid w:val="00F60850"/>
    <w:rsid w:val="00F60A64"/>
    <w:rsid w:val="00F626F8"/>
    <w:rsid w:val="00F64311"/>
    <w:rsid w:val="00F663D4"/>
    <w:rsid w:val="00F7555E"/>
    <w:rsid w:val="00F810B3"/>
    <w:rsid w:val="00F862C1"/>
    <w:rsid w:val="00F95BFD"/>
    <w:rsid w:val="00F972B6"/>
    <w:rsid w:val="00F97B0D"/>
    <w:rsid w:val="00FA148A"/>
    <w:rsid w:val="00FA15C9"/>
    <w:rsid w:val="00FA242E"/>
    <w:rsid w:val="00FA2B6D"/>
    <w:rsid w:val="00FA39EF"/>
    <w:rsid w:val="00FA3E4A"/>
    <w:rsid w:val="00FA4744"/>
    <w:rsid w:val="00FA6E5C"/>
    <w:rsid w:val="00FB39E6"/>
    <w:rsid w:val="00FB3BE0"/>
    <w:rsid w:val="00FB54E0"/>
    <w:rsid w:val="00FB61E2"/>
    <w:rsid w:val="00FC0E3A"/>
    <w:rsid w:val="00FC5CF0"/>
    <w:rsid w:val="00FD15D2"/>
    <w:rsid w:val="00FE040A"/>
    <w:rsid w:val="00FE361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5027B"/>
  <w15:docId w15:val="{8873A0B0-8B01-4DB8-AA5A-73973E7F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-1985"/>
      </w:tabs>
      <w:ind w:firstLine="340"/>
      <w:jc w:val="both"/>
      <w:outlineLvl w:val="0"/>
    </w:pPr>
    <w:rPr>
      <w:i/>
    </w:rPr>
  </w:style>
  <w:style w:type="paragraph" w:styleId="2">
    <w:name w:val="heading 2"/>
    <w:basedOn w:val="a"/>
    <w:next w:val="a"/>
    <w:qFormat/>
    <w:pPr>
      <w:keepNext/>
      <w:tabs>
        <w:tab w:val="left" w:pos="-1985"/>
      </w:tabs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"/>
    <w:basedOn w:val="a"/>
    <w:autoRedefine/>
    <w:rsid w:val="0058072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locked/>
    <w:rsid w:val="0008086D"/>
    <w:rPr>
      <w:sz w:val="24"/>
      <w:szCs w:val="24"/>
    </w:rPr>
  </w:style>
  <w:style w:type="paragraph" w:styleId="aa">
    <w:name w:val="No Spacing"/>
    <w:uiPriority w:val="1"/>
    <w:qFormat/>
    <w:rsid w:val="00891B2B"/>
  </w:style>
  <w:style w:type="paragraph" w:customStyle="1" w:styleId="10">
    <w:name w:val="Знак Знак1"/>
    <w:basedOn w:val="a"/>
    <w:rsid w:val="00A20C0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RYO~1\AppData\Local\Temp\&#1050;&#1069;_&#1055;&#1088;&#1080;&#1082;&#1072;&#1079;-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89F6C-C93C-42AF-AB30-A7C156E1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КЭ_Приказ-1</Template>
  <TotalTime>0</TotalTime>
  <Pages>3</Pages>
  <Words>381</Words>
  <Characters>3473</Characters>
  <Application>Microsoft Office Word</Application>
  <DocSecurity>4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Приказ_Казцинк-Энерго</vt:lpstr>
      <vt:lpstr>Приказ_Казцинк-Энерго</vt:lpstr>
    </vt:vector>
  </TitlesOfParts>
  <Company>Казцинк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Приказ_Казцинк-Энерго</dc:title>
  <dc:creator>IYeryomina</dc:creator>
  <cp:lastModifiedBy>Bobylyova, Oxana (Ust-Kamenogorsk - KZ)</cp:lastModifiedBy>
  <cp:revision>2</cp:revision>
  <cp:lastPrinted>2023-02-28T04:03:00Z</cp:lastPrinted>
  <dcterms:created xsi:type="dcterms:W3CDTF">2023-03-02T02:48:00Z</dcterms:created>
  <dcterms:modified xsi:type="dcterms:W3CDTF">2023-03-02T02:48:00Z</dcterms:modified>
</cp:coreProperties>
</file>