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0" w:type="dxa"/>
        <w:tblLayout w:type="fixed"/>
        <w:tblLook w:val="0000" w:firstRow="0" w:lastRow="0" w:firstColumn="0" w:lastColumn="0" w:noHBand="0" w:noVBand="0"/>
      </w:tblPr>
      <w:tblGrid>
        <w:gridCol w:w="3473"/>
        <w:gridCol w:w="3298"/>
        <w:gridCol w:w="236"/>
        <w:gridCol w:w="3473"/>
      </w:tblGrid>
      <w:tr w:rsidR="00427EC5" w14:paraId="02806BFA" w14:textId="77777777" w:rsidTr="00DB2843">
        <w:trPr>
          <w:trHeight w:val="2041"/>
        </w:trPr>
        <w:tc>
          <w:tcPr>
            <w:tcW w:w="3473" w:type="dxa"/>
          </w:tcPr>
          <w:p w14:paraId="646552EE" w14:textId="77777777" w:rsidR="00427EC5" w:rsidRPr="00A411CF" w:rsidRDefault="00427EC5"/>
        </w:tc>
        <w:tc>
          <w:tcPr>
            <w:tcW w:w="3298" w:type="dxa"/>
          </w:tcPr>
          <w:p w14:paraId="1E2B605C" w14:textId="77777777" w:rsidR="00427EC5" w:rsidRDefault="00427EC5">
            <w:pPr>
              <w:ind w:left="213"/>
            </w:pPr>
            <w:r>
              <w:rPr>
                <w:noProof/>
              </w:rPr>
              <w:drawing>
                <wp:inline distT="0" distB="0" distL="0" distR="0" wp14:anchorId="771C956D" wp14:editId="1E9D68B7">
                  <wp:extent cx="1409700" cy="1219200"/>
                  <wp:effectExtent l="0" t="0" r="0" b="0"/>
                  <wp:docPr id="1" name="Рисунок 12" descr="Описание: Казцинк-Энерго_анг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писание: Казцинк-Энерго_анг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011C727B" w14:textId="77777777" w:rsidR="00427EC5" w:rsidRDefault="00427EC5">
            <w:pPr>
              <w:rPr>
                <w:lang w:val="en-US"/>
              </w:rPr>
            </w:pPr>
          </w:p>
        </w:tc>
        <w:tc>
          <w:tcPr>
            <w:tcW w:w="3473" w:type="dxa"/>
          </w:tcPr>
          <w:p w14:paraId="3B608FFB" w14:textId="77777777" w:rsidR="00427EC5" w:rsidRDefault="00427EC5">
            <w:pPr>
              <w:rPr>
                <w:lang w:val="en-US"/>
              </w:rPr>
            </w:pPr>
          </w:p>
        </w:tc>
      </w:tr>
      <w:tr w:rsidR="00427EC5" w:rsidRPr="00E63125" w14:paraId="21230405" w14:textId="77777777" w:rsidTr="00DB2843">
        <w:tc>
          <w:tcPr>
            <w:tcW w:w="3473" w:type="dxa"/>
          </w:tcPr>
          <w:p w14:paraId="13BB01F5" w14:textId="77777777" w:rsidR="00427EC5" w:rsidRPr="00E63125" w:rsidRDefault="00427EC5">
            <w:pPr>
              <w:spacing w:line="360" w:lineRule="auto"/>
              <w:rPr>
                <w:lang w:val="kk-KZ"/>
              </w:rPr>
            </w:pPr>
            <w:r w:rsidRPr="00E63125">
              <w:rPr>
                <w:lang w:val="kk-KZ"/>
              </w:rPr>
              <w:t>«КАЗЦИНК-ЭНЕРГО» ЖШС</w:t>
            </w:r>
          </w:p>
        </w:tc>
        <w:tc>
          <w:tcPr>
            <w:tcW w:w="3298" w:type="dxa"/>
          </w:tcPr>
          <w:p w14:paraId="0846C6F6" w14:textId="77777777" w:rsidR="00427EC5" w:rsidRPr="00E63125" w:rsidRDefault="00427EC5"/>
        </w:tc>
        <w:tc>
          <w:tcPr>
            <w:tcW w:w="236" w:type="dxa"/>
          </w:tcPr>
          <w:p w14:paraId="1E4B8344" w14:textId="77777777" w:rsidR="00427EC5" w:rsidRPr="00E63125" w:rsidRDefault="00427EC5">
            <w:pPr>
              <w:spacing w:line="360" w:lineRule="auto"/>
            </w:pPr>
          </w:p>
        </w:tc>
        <w:tc>
          <w:tcPr>
            <w:tcW w:w="3473" w:type="dxa"/>
          </w:tcPr>
          <w:p w14:paraId="51F78E82" w14:textId="77777777" w:rsidR="00427EC5" w:rsidRPr="00E63125" w:rsidRDefault="00427EC5">
            <w:pPr>
              <w:spacing w:line="360" w:lineRule="auto"/>
              <w:rPr>
                <w:lang w:val="kk-KZ"/>
              </w:rPr>
            </w:pPr>
            <w:r w:rsidRPr="00E63125">
              <w:t>ТОО «КАЗЦИНК-ЭНЕРГО»</w:t>
            </w:r>
          </w:p>
        </w:tc>
      </w:tr>
    </w:tbl>
    <w:p w14:paraId="575DF1C8" w14:textId="77777777" w:rsidR="002041D2" w:rsidRPr="00E63125" w:rsidRDefault="002041D2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b/>
          <w:lang w:eastAsia="ko-KR"/>
        </w:rPr>
      </w:pPr>
    </w:p>
    <w:p w14:paraId="4A1167D0" w14:textId="77777777" w:rsidR="002041D2" w:rsidRPr="00E63125" w:rsidRDefault="002041D2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b/>
          <w:lang w:eastAsia="ko-KR"/>
        </w:rPr>
      </w:pPr>
    </w:p>
    <w:p w14:paraId="6A24E3A3" w14:textId="27FF02B4" w:rsidR="00632101" w:rsidRPr="00E63125" w:rsidRDefault="00E63125" w:rsidP="00632101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b/>
          <w:sz w:val="30"/>
          <w:lang w:eastAsia="ko-KR"/>
        </w:rPr>
      </w:pPr>
      <w:bookmarkStart w:id="0" w:name="_Hlk126766240"/>
      <w:r>
        <w:rPr>
          <w:b/>
          <w:sz w:val="30"/>
          <w:lang w:val="kk-KZ" w:eastAsia="ko-KR"/>
        </w:rPr>
        <w:t xml:space="preserve">         </w:t>
      </w:r>
      <w:r w:rsidR="00632101" w:rsidRPr="00E63125">
        <w:rPr>
          <w:b/>
          <w:sz w:val="30"/>
          <w:lang w:val="kk-KZ" w:eastAsia="ko-KR"/>
        </w:rPr>
        <w:t>Б</w:t>
      </w:r>
      <w:r>
        <w:rPr>
          <w:b/>
          <w:sz w:val="30"/>
          <w:lang w:val="kk-KZ" w:eastAsia="ko-KR"/>
        </w:rPr>
        <w:t>Ұ</w:t>
      </w:r>
      <w:r w:rsidR="00632101" w:rsidRPr="00E63125">
        <w:rPr>
          <w:b/>
          <w:sz w:val="30"/>
          <w:lang w:val="kk-KZ" w:eastAsia="ko-KR"/>
        </w:rPr>
        <w:t>ЙРЫ</w:t>
      </w:r>
      <w:r>
        <w:rPr>
          <w:b/>
          <w:sz w:val="30"/>
          <w:lang w:val="kk-KZ" w:eastAsia="ko-KR"/>
        </w:rPr>
        <w:t>Қ</w:t>
      </w:r>
      <w:r w:rsidR="00632101" w:rsidRPr="00E63125">
        <w:rPr>
          <w:b/>
          <w:sz w:val="30"/>
          <w:lang w:eastAsia="ko-KR"/>
        </w:rPr>
        <w:tab/>
      </w:r>
      <w:r>
        <w:rPr>
          <w:b/>
          <w:sz w:val="30"/>
          <w:lang w:val="kk-KZ" w:eastAsia="ko-KR"/>
        </w:rPr>
        <w:t xml:space="preserve">          </w:t>
      </w:r>
      <w:r w:rsidR="00632101" w:rsidRPr="00E63125">
        <w:rPr>
          <w:b/>
          <w:sz w:val="30"/>
          <w:lang w:val="kk-KZ" w:eastAsia="ko-KR"/>
        </w:rPr>
        <w:t xml:space="preserve">       ПРИКАЗ</w:t>
      </w:r>
    </w:p>
    <w:bookmarkEnd w:id="0"/>
    <w:p w14:paraId="5C423473" w14:textId="77777777" w:rsidR="002041D2" w:rsidRDefault="002041D2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sz w:val="10"/>
          <w:lang w:val="en-US" w:eastAsia="ko-KR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35"/>
        <w:gridCol w:w="567"/>
        <w:gridCol w:w="425"/>
        <w:gridCol w:w="1276"/>
        <w:gridCol w:w="3402"/>
        <w:gridCol w:w="567"/>
        <w:gridCol w:w="992"/>
        <w:gridCol w:w="1276"/>
      </w:tblGrid>
      <w:tr w:rsidR="002041D2" w14:paraId="4391B532" w14:textId="77777777" w:rsidTr="00CA35D2">
        <w:trPr>
          <w:gridAfter w:val="1"/>
          <w:wAfter w:w="1276" w:type="dxa"/>
        </w:trPr>
        <w:tc>
          <w:tcPr>
            <w:tcW w:w="1735" w:type="dxa"/>
            <w:tcBorders>
              <w:bottom w:val="single" w:sz="4" w:space="0" w:color="auto"/>
            </w:tcBorders>
          </w:tcPr>
          <w:p w14:paraId="72E31796" w14:textId="3AAB2DE1" w:rsidR="002041D2" w:rsidRPr="00DA0310" w:rsidRDefault="00F626F8" w:rsidP="008B1F8C">
            <w:pPr>
              <w:pStyle w:val="a3"/>
              <w:jc w:val="both"/>
              <w:rPr>
                <w:sz w:val="22"/>
                <w:lang w:val="kk-KZ" w:eastAsia="ko-KR"/>
              </w:rPr>
            </w:pPr>
            <w:r>
              <w:rPr>
                <w:sz w:val="22"/>
                <w:lang w:eastAsia="ko-KR"/>
              </w:rPr>
              <w:t xml:space="preserve"> </w:t>
            </w:r>
            <w:r w:rsidR="00DB2843">
              <w:rPr>
                <w:sz w:val="22"/>
                <w:lang w:eastAsia="ko-KR"/>
              </w:rPr>
              <w:t xml:space="preserve"> </w:t>
            </w:r>
            <w:r w:rsidR="00B31511">
              <w:rPr>
                <w:sz w:val="22"/>
                <w:lang w:val="en-US" w:eastAsia="ko-KR"/>
              </w:rPr>
              <w:t xml:space="preserve"> </w:t>
            </w:r>
            <w:r w:rsidR="001F5973">
              <w:rPr>
                <w:sz w:val="22"/>
                <w:lang w:eastAsia="ko-KR"/>
              </w:rPr>
              <w:t>2</w:t>
            </w:r>
            <w:r w:rsidR="0032361E">
              <w:rPr>
                <w:sz w:val="22"/>
                <w:lang w:eastAsia="ko-KR"/>
              </w:rPr>
              <w:t>4</w:t>
            </w:r>
            <w:r w:rsidR="001F5973">
              <w:rPr>
                <w:sz w:val="22"/>
                <w:lang w:eastAsia="ko-KR"/>
              </w:rPr>
              <w:t xml:space="preserve"> </w:t>
            </w:r>
            <w:r w:rsidR="00DA0310">
              <w:rPr>
                <w:sz w:val="22"/>
                <w:lang w:val="kk-KZ" w:eastAsia="ko-KR"/>
              </w:rPr>
              <w:t>қараша</w:t>
            </w:r>
          </w:p>
        </w:tc>
        <w:tc>
          <w:tcPr>
            <w:tcW w:w="567" w:type="dxa"/>
          </w:tcPr>
          <w:p w14:paraId="0D0CC058" w14:textId="77777777" w:rsidR="002041D2" w:rsidRDefault="00C7581A">
            <w:pPr>
              <w:pStyle w:val="a3"/>
              <w:jc w:val="both"/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>20</w:t>
            </w:r>
            <w:r w:rsidR="00891B2B">
              <w:rPr>
                <w:sz w:val="22"/>
                <w:lang w:eastAsia="ko-KR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D3BA458" w14:textId="55B81806" w:rsidR="002041D2" w:rsidRPr="007D5D2A" w:rsidRDefault="007D5D2A">
            <w:pPr>
              <w:pStyle w:val="a3"/>
              <w:jc w:val="both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3</w:t>
            </w:r>
          </w:p>
        </w:tc>
        <w:tc>
          <w:tcPr>
            <w:tcW w:w="4678" w:type="dxa"/>
            <w:gridSpan w:val="2"/>
          </w:tcPr>
          <w:p w14:paraId="341C9C89" w14:textId="77777777" w:rsidR="002041D2" w:rsidRDefault="002041D2">
            <w:pPr>
              <w:pStyle w:val="a3"/>
              <w:jc w:val="both"/>
              <w:rPr>
                <w:sz w:val="22"/>
                <w:lang w:eastAsia="ko-KR"/>
              </w:rPr>
            </w:pPr>
          </w:p>
        </w:tc>
        <w:tc>
          <w:tcPr>
            <w:tcW w:w="567" w:type="dxa"/>
          </w:tcPr>
          <w:p w14:paraId="48AE0212" w14:textId="77777777" w:rsidR="002041D2" w:rsidRDefault="00144CC5">
            <w:pPr>
              <w:pStyle w:val="a3"/>
              <w:ind w:hanging="108"/>
              <w:jc w:val="center"/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>№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923F42" w14:textId="2D1E6408" w:rsidR="002041D2" w:rsidRPr="009300AE" w:rsidRDefault="0032361E">
            <w:pPr>
              <w:pStyle w:val="a3"/>
              <w:jc w:val="both"/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>625</w:t>
            </w:r>
          </w:p>
        </w:tc>
      </w:tr>
      <w:tr w:rsidR="002041D2" w14:paraId="7656B6AA" w14:textId="77777777" w:rsidTr="00CA35D2">
        <w:trPr>
          <w:cantSplit/>
        </w:trPr>
        <w:tc>
          <w:tcPr>
            <w:tcW w:w="4003" w:type="dxa"/>
            <w:gridSpan w:val="4"/>
          </w:tcPr>
          <w:p w14:paraId="47E1206C" w14:textId="77777777" w:rsidR="002041D2" w:rsidRDefault="002041D2">
            <w:pPr>
              <w:pStyle w:val="a3"/>
              <w:ind w:hanging="108"/>
              <w:jc w:val="both"/>
              <w:rPr>
                <w:rFonts w:ascii="Times/Kazakh" w:hAnsi="Times/Kazakh"/>
                <w:lang w:eastAsia="ko-KR"/>
              </w:rPr>
            </w:pPr>
          </w:p>
          <w:p w14:paraId="22A5A03C" w14:textId="70058D72" w:rsidR="002041D2" w:rsidRPr="00632101" w:rsidRDefault="00632101">
            <w:pPr>
              <w:pStyle w:val="a3"/>
              <w:ind w:hanging="108"/>
              <w:jc w:val="both"/>
              <w:rPr>
                <w:sz w:val="22"/>
                <w:szCs w:val="22"/>
                <w:lang w:eastAsia="ko-KR"/>
              </w:rPr>
            </w:pPr>
            <w:proofErr w:type="spellStart"/>
            <w:r w:rsidRPr="00632101">
              <w:rPr>
                <w:rFonts w:ascii="Times/Kazakh" w:hAnsi="Times/Kazakh"/>
                <w:sz w:val="22"/>
                <w:szCs w:val="22"/>
                <w:lang w:eastAsia="ko-KR"/>
              </w:rPr>
              <w:t>Өскемен</w:t>
            </w:r>
            <w:proofErr w:type="spellEnd"/>
            <w:r w:rsidRPr="00632101">
              <w:rPr>
                <w:rFonts w:ascii="Times/Kazakh" w:hAnsi="Times/Kazakh"/>
                <w:sz w:val="22"/>
                <w:szCs w:val="22"/>
                <w:lang w:eastAsia="ko-KR"/>
              </w:rPr>
              <w:t xml:space="preserve"> қ</w:t>
            </w:r>
          </w:p>
        </w:tc>
        <w:tc>
          <w:tcPr>
            <w:tcW w:w="3402" w:type="dxa"/>
          </w:tcPr>
          <w:p w14:paraId="4700DED6" w14:textId="77777777" w:rsidR="002041D2" w:rsidRDefault="002041D2">
            <w:pPr>
              <w:pStyle w:val="a3"/>
              <w:jc w:val="both"/>
              <w:rPr>
                <w:sz w:val="22"/>
                <w:lang w:eastAsia="ko-KR"/>
              </w:rPr>
            </w:pPr>
          </w:p>
        </w:tc>
        <w:tc>
          <w:tcPr>
            <w:tcW w:w="2835" w:type="dxa"/>
            <w:gridSpan w:val="3"/>
          </w:tcPr>
          <w:p w14:paraId="077184B3" w14:textId="77777777" w:rsidR="002041D2" w:rsidRDefault="002041D2">
            <w:pPr>
              <w:pStyle w:val="a3"/>
              <w:jc w:val="both"/>
              <w:rPr>
                <w:sz w:val="22"/>
                <w:lang w:eastAsia="ko-KR"/>
              </w:rPr>
            </w:pPr>
          </w:p>
          <w:p w14:paraId="28FC690C" w14:textId="615079BD" w:rsidR="002041D2" w:rsidRDefault="00FA1E3E">
            <w:pPr>
              <w:pStyle w:val="a3"/>
              <w:jc w:val="both"/>
              <w:rPr>
                <w:sz w:val="22"/>
                <w:lang w:eastAsia="ko-KR"/>
              </w:rPr>
            </w:pPr>
            <w:proofErr w:type="spellStart"/>
            <w:r>
              <w:rPr>
                <w:sz w:val="22"/>
                <w:lang w:eastAsia="ko-KR"/>
              </w:rPr>
              <w:t>Өскемен</w:t>
            </w:r>
            <w:proofErr w:type="spellEnd"/>
            <w:r>
              <w:rPr>
                <w:sz w:val="22"/>
                <w:lang w:eastAsia="ko-KR"/>
              </w:rPr>
              <w:t xml:space="preserve"> қ.</w:t>
            </w:r>
          </w:p>
        </w:tc>
      </w:tr>
    </w:tbl>
    <w:p w14:paraId="77AA98A2" w14:textId="77777777" w:rsidR="002041D2" w:rsidRDefault="002041D2">
      <w:pPr>
        <w:ind w:firstLine="709"/>
        <w:jc w:val="both"/>
      </w:pPr>
    </w:p>
    <w:p w14:paraId="66AE68E0" w14:textId="77777777" w:rsidR="002041D2" w:rsidRDefault="002041D2">
      <w:pPr>
        <w:pStyle w:val="2"/>
      </w:pPr>
    </w:p>
    <w:p w14:paraId="0E736FBD" w14:textId="7FFB99D0" w:rsidR="003B1D49" w:rsidRPr="00320D48" w:rsidRDefault="003B1D49" w:rsidP="003B1D49">
      <w:pPr>
        <w:jc w:val="both"/>
        <w:rPr>
          <w:b/>
          <w:lang w:val="kk-KZ"/>
        </w:rPr>
      </w:pPr>
      <w:r w:rsidRPr="00320D48">
        <w:rPr>
          <w:b/>
          <w:lang w:val="kk-KZ"/>
        </w:rPr>
        <w:t>Шығындары 202</w:t>
      </w:r>
      <w:r w:rsidR="00142F7C">
        <w:rPr>
          <w:b/>
          <w:lang w:val="kk-KZ"/>
        </w:rPr>
        <w:t>4</w:t>
      </w:r>
      <w:r w:rsidRPr="00320D48">
        <w:rPr>
          <w:b/>
          <w:lang w:val="kk-KZ"/>
        </w:rPr>
        <w:t xml:space="preserve"> жылға арналған тарифтерді қалыптастырған </w:t>
      </w:r>
    </w:p>
    <w:p w14:paraId="7D92541D" w14:textId="77777777" w:rsidR="003B1D49" w:rsidRPr="00320D48" w:rsidRDefault="003B1D49" w:rsidP="003B1D49">
      <w:pPr>
        <w:jc w:val="both"/>
        <w:rPr>
          <w:b/>
          <w:lang w:val="kk-KZ"/>
        </w:rPr>
      </w:pPr>
      <w:r w:rsidRPr="00320D48">
        <w:rPr>
          <w:b/>
          <w:lang w:val="kk-KZ"/>
        </w:rPr>
        <w:t xml:space="preserve">кезде ескерілетін табиғи монополиялар субъектілері сатып алатын </w:t>
      </w:r>
    </w:p>
    <w:p w14:paraId="71B1CE0C" w14:textId="77777777" w:rsidR="003B1D49" w:rsidRPr="00320D48" w:rsidRDefault="003B1D49" w:rsidP="003B1D49">
      <w:pPr>
        <w:jc w:val="both"/>
        <w:rPr>
          <w:b/>
          <w:lang w:val="kk-KZ"/>
        </w:rPr>
      </w:pPr>
      <w:r w:rsidRPr="00320D48">
        <w:rPr>
          <w:b/>
          <w:lang w:val="kk-KZ"/>
        </w:rPr>
        <w:t xml:space="preserve">тауарлар, жұмыстар және көрсетілетін қызметтер </w:t>
      </w:r>
    </w:p>
    <w:p w14:paraId="4D3AA9C1" w14:textId="77777777" w:rsidR="003B1D49" w:rsidRPr="00320D48" w:rsidRDefault="003B1D49" w:rsidP="003B1D49">
      <w:pPr>
        <w:jc w:val="both"/>
        <w:rPr>
          <w:b/>
          <w:lang w:val="kk-KZ"/>
        </w:rPr>
      </w:pPr>
      <w:r w:rsidRPr="00320D48">
        <w:rPr>
          <w:b/>
          <w:lang w:val="kk-KZ"/>
        </w:rPr>
        <w:t>Тізбесіне өзгерістер мен толықтырулар енгізу туралы</w:t>
      </w:r>
    </w:p>
    <w:p w14:paraId="5E8F33A4" w14:textId="77777777" w:rsidR="003B1D49" w:rsidRPr="00320D48" w:rsidRDefault="003B1D49" w:rsidP="003B1D49">
      <w:pPr>
        <w:ind w:firstLine="340"/>
        <w:jc w:val="both"/>
        <w:rPr>
          <w:lang w:val="kk-KZ"/>
        </w:rPr>
      </w:pPr>
    </w:p>
    <w:p w14:paraId="36BD1550" w14:textId="77777777" w:rsidR="003B1D49" w:rsidRPr="00320D48" w:rsidRDefault="003B1D49" w:rsidP="003B1D49">
      <w:pPr>
        <w:ind w:firstLine="340"/>
        <w:jc w:val="both"/>
        <w:rPr>
          <w:lang w:val="kk-KZ"/>
        </w:rPr>
      </w:pPr>
      <w:r w:rsidRPr="00320D48">
        <w:rPr>
          <w:lang w:val="kk-KZ"/>
        </w:rPr>
        <w:t xml:space="preserve">Қазақстан Республикасы Ұлттық экономика министрінің 2019 жылғы 13 тамыздағы № 73 бұйрығымен бекітілген «Табиғи монополиялар субъектілерінің қызметін жүзеге асыру Қағидаларының» 44 тармағын басшылыққа ала отыра  </w:t>
      </w:r>
    </w:p>
    <w:p w14:paraId="0EE765C6" w14:textId="77777777" w:rsidR="003B1D49" w:rsidRPr="00320D48" w:rsidRDefault="003B1D49" w:rsidP="003B1D49">
      <w:pPr>
        <w:jc w:val="both"/>
        <w:rPr>
          <w:lang w:val="kk-KZ"/>
        </w:rPr>
      </w:pPr>
    </w:p>
    <w:p w14:paraId="5E3809E3" w14:textId="77777777" w:rsidR="003B1D49" w:rsidRPr="00D95995" w:rsidRDefault="003B1D49" w:rsidP="003B1D49">
      <w:pPr>
        <w:jc w:val="both"/>
        <w:rPr>
          <w:b/>
          <w:sz w:val="28"/>
          <w:szCs w:val="28"/>
          <w:lang w:val="kk-KZ"/>
        </w:rPr>
      </w:pPr>
      <w:r w:rsidRPr="00320D48">
        <w:rPr>
          <w:b/>
          <w:lang w:val="kk-KZ"/>
        </w:rPr>
        <w:t>БҰЙЫРАМЫН</w:t>
      </w:r>
      <w:r w:rsidRPr="00D95995">
        <w:rPr>
          <w:b/>
          <w:sz w:val="28"/>
          <w:szCs w:val="28"/>
          <w:lang w:val="kk-KZ"/>
        </w:rPr>
        <w:t xml:space="preserve">: </w:t>
      </w:r>
    </w:p>
    <w:p w14:paraId="26E022B5" w14:textId="77777777" w:rsidR="003B1D49" w:rsidRPr="00D95995" w:rsidRDefault="003B1D49" w:rsidP="003B1D49">
      <w:pPr>
        <w:jc w:val="both"/>
        <w:rPr>
          <w:sz w:val="22"/>
          <w:szCs w:val="22"/>
          <w:lang w:val="kk-KZ"/>
        </w:rPr>
      </w:pPr>
    </w:p>
    <w:p w14:paraId="7FA03A0A" w14:textId="6C0F5143" w:rsidR="003B1D49" w:rsidRPr="00D95995" w:rsidRDefault="003B1D49" w:rsidP="003B1D49">
      <w:pPr>
        <w:ind w:firstLine="340"/>
        <w:jc w:val="both"/>
        <w:rPr>
          <w:lang w:val="kk-KZ"/>
        </w:rPr>
      </w:pPr>
      <w:r w:rsidRPr="00D95995">
        <w:rPr>
          <w:lang w:val="kk-KZ"/>
        </w:rPr>
        <w:t xml:space="preserve">1. </w:t>
      </w:r>
      <w:r w:rsidRPr="00320D48">
        <w:rPr>
          <w:lang w:val="kk-KZ"/>
        </w:rPr>
        <w:t xml:space="preserve">Директордың </w:t>
      </w:r>
      <w:r w:rsidRPr="003B1D49">
        <w:rPr>
          <w:lang w:val="kk-KZ"/>
        </w:rPr>
        <w:t>02</w:t>
      </w:r>
      <w:r w:rsidRPr="00D95995">
        <w:rPr>
          <w:lang w:val="kk-KZ"/>
        </w:rPr>
        <w:t>.1</w:t>
      </w:r>
      <w:r w:rsidRPr="003B1D49">
        <w:rPr>
          <w:lang w:val="kk-KZ"/>
        </w:rPr>
        <w:t>0</w:t>
      </w:r>
      <w:r w:rsidRPr="00D95995">
        <w:rPr>
          <w:lang w:val="kk-KZ"/>
        </w:rPr>
        <w:t>.2022</w:t>
      </w:r>
      <w:r>
        <w:rPr>
          <w:lang w:val="kk-KZ"/>
        </w:rPr>
        <w:t xml:space="preserve"> </w:t>
      </w:r>
      <w:r w:rsidRPr="00320D48">
        <w:rPr>
          <w:lang w:val="kk-KZ"/>
        </w:rPr>
        <w:t xml:space="preserve">ж. № </w:t>
      </w:r>
      <w:r>
        <w:rPr>
          <w:lang w:val="kk-KZ"/>
        </w:rPr>
        <w:t>54</w:t>
      </w:r>
      <w:r w:rsidRPr="003B1D49">
        <w:rPr>
          <w:lang w:val="kk-KZ"/>
        </w:rPr>
        <w:t>0</w:t>
      </w:r>
      <w:r w:rsidRPr="00320D48">
        <w:rPr>
          <w:lang w:val="kk-KZ"/>
        </w:rPr>
        <w:t xml:space="preserve"> бұйрығымен бекітілген «Казцинк-Энерго» ЖШС көрсететін электр энергиясын беру жөніндегі 202</w:t>
      </w:r>
      <w:r w:rsidR="00142F7C">
        <w:rPr>
          <w:lang w:val="kk-KZ"/>
        </w:rPr>
        <w:t>4</w:t>
      </w:r>
      <w:r w:rsidRPr="00320D48">
        <w:rPr>
          <w:lang w:val="kk-KZ"/>
        </w:rPr>
        <w:t xml:space="preserve"> жылға арналған қызмет тарифін бекіткен кезде ескерілетін табиғи монополиялар субъектілері сатып алатын тауарлар, жұмыстар және көрсетілетін қызметтер Тізбесіне 1 қосымшаға сәйкес өзгерістер мен толықтырулар енгізілсін</w:t>
      </w:r>
      <w:r w:rsidRPr="00D95995">
        <w:rPr>
          <w:lang w:val="kk-KZ"/>
        </w:rPr>
        <w:t>.</w:t>
      </w:r>
    </w:p>
    <w:p w14:paraId="40DF8BFE" w14:textId="77777777" w:rsidR="003B1D49" w:rsidRPr="00D95995" w:rsidRDefault="003B1D49" w:rsidP="003B1D49">
      <w:pPr>
        <w:ind w:firstLine="340"/>
        <w:jc w:val="both"/>
        <w:rPr>
          <w:lang w:val="kk-KZ"/>
        </w:rPr>
      </w:pPr>
    </w:p>
    <w:p w14:paraId="5B0A5A93" w14:textId="5FC53C2B" w:rsidR="003B1D49" w:rsidRPr="00EC5D34" w:rsidRDefault="003B1D49" w:rsidP="003B1D49">
      <w:pPr>
        <w:ind w:firstLine="340"/>
        <w:jc w:val="both"/>
        <w:rPr>
          <w:lang w:val="kk-KZ"/>
        </w:rPr>
      </w:pPr>
      <w:r w:rsidRPr="00EC5D34">
        <w:rPr>
          <w:lang w:val="kk-KZ"/>
        </w:rPr>
        <w:t xml:space="preserve">2. </w:t>
      </w:r>
      <w:r w:rsidRPr="00320D48">
        <w:rPr>
          <w:lang w:val="kk-KZ"/>
        </w:rPr>
        <w:t xml:space="preserve">Осы бұйрықтың орындалуына бақылау </w:t>
      </w:r>
      <w:r>
        <w:rPr>
          <w:rFonts w:eastAsiaTheme="minorEastAsia"/>
          <w:lang w:val="kk-KZ" w:eastAsia="ko-KR"/>
        </w:rPr>
        <w:t>з</w:t>
      </w:r>
      <w:r>
        <w:rPr>
          <w:color w:val="000000"/>
          <w:lang w:val="kk-KZ" w:bidi="he-IL"/>
        </w:rPr>
        <w:t>аң жұмысы және</w:t>
      </w:r>
      <w:r w:rsidRPr="0089321A">
        <w:rPr>
          <w:color w:val="000000"/>
          <w:lang w:val="kk-KZ" w:bidi="he-IL"/>
        </w:rPr>
        <w:t xml:space="preserve"> тариф</w:t>
      </w:r>
      <w:r>
        <w:rPr>
          <w:color w:val="000000"/>
          <w:lang w:val="kk-KZ" w:bidi="he-IL"/>
        </w:rPr>
        <w:t>тер</w:t>
      </w:r>
      <w:r w:rsidRPr="00EC5D34">
        <w:rPr>
          <w:lang w:val="kk-KZ"/>
        </w:rPr>
        <w:t xml:space="preserve"> </w:t>
      </w:r>
      <w:r w:rsidRPr="00320D48">
        <w:rPr>
          <w:lang w:val="kk-KZ"/>
        </w:rPr>
        <w:t xml:space="preserve">бөлімінің </w:t>
      </w:r>
      <w:r w:rsidRPr="003B1D49">
        <w:rPr>
          <w:color w:val="000000"/>
          <w:lang w:val="kk-KZ" w:bidi="he-IL"/>
        </w:rPr>
        <w:t>Е. Е. Новолодская</w:t>
      </w:r>
      <w:r>
        <w:rPr>
          <w:color w:val="000000"/>
          <w:lang w:val="kk-KZ" w:bidi="he-IL"/>
        </w:rPr>
        <w:t>ғ</w:t>
      </w:r>
      <w:r w:rsidRPr="00EC5D34">
        <w:rPr>
          <w:lang w:val="kk-KZ"/>
        </w:rPr>
        <w:t xml:space="preserve">а </w:t>
      </w:r>
      <w:r>
        <w:rPr>
          <w:lang w:val="kk-KZ"/>
        </w:rPr>
        <w:t xml:space="preserve">жүктелсін, соңынан </w:t>
      </w:r>
      <w:r w:rsidRPr="00EC5D34">
        <w:rPr>
          <w:lang w:val="kk-KZ"/>
        </w:rPr>
        <w:t>директор И. А.Сальников</w:t>
      </w:r>
      <w:r>
        <w:rPr>
          <w:lang w:val="kk-KZ"/>
        </w:rPr>
        <w:t>аға</w:t>
      </w:r>
      <w:r w:rsidRPr="00EC5D34">
        <w:rPr>
          <w:lang w:val="kk-KZ"/>
        </w:rPr>
        <w:t xml:space="preserve"> </w:t>
      </w:r>
      <w:r>
        <w:rPr>
          <w:lang w:val="kk-KZ"/>
        </w:rPr>
        <w:t>орындалғанына бақылау туралы ақпарат берілсін.</w:t>
      </w:r>
    </w:p>
    <w:p w14:paraId="3741A84C" w14:textId="77777777" w:rsidR="003B1D49" w:rsidRPr="00EC5D34" w:rsidRDefault="003B1D49" w:rsidP="003B1D49">
      <w:pPr>
        <w:ind w:firstLine="340"/>
        <w:jc w:val="both"/>
        <w:rPr>
          <w:lang w:val="kk-KZ"/>
        </w:rPr>
      </w:pPr>
    </w:p>
    <w:p w14:paraId="6CE23EDA" w14:textId="77777777" w:rsidR="003B1D49" w:rsidRPr="00194FB1" w:rsidRDefault="003B1D49" w:rsidP="003B1D49">
      <w:pPr>
        <w:jc w:val="both"/>
      </w:pPr>
      <w:r>
        <w:t xml:space="preserve">Директор                                                                                                                  </w:t>
      </w:r>
      <w:proofErr w:type="spellStart"/>
      <w:r>
        <w:t>И.А.Сальникова</w:t>
      </w:r>
      <w:proofErr w:type="spellEnd"/>
    </w:p>
    <w:p w14:paraId="3E9229D5" w14:textId="77777777" w:rsidR="003B1D49" w:rsidRDefault="003B1D49" w:rsidP="003B1D49">
      <w:pPr>
        <w:tabs>
          <w:tab w:val="left" w:pos="7371"/>
        </w:tabs>
      </w:pPr>
    </w:p>
    <w:p w14:paraId="245DA294" w14:textId="085B94F1" w:rsidR="0010263A" w:rsidRDefault="003B1D49" w:rsidP="003B1D49">
      <w:pPr>
        <w:jc w:val="both"/>
      </w:pPr>
      <w:r>
        <w:rPr>
          <w:lang w:val="kk-KZ"/>
        </w:rPr>
        <w:t>Бұрыштамалар</w:t>
      </w:r>
      <w:r w:rsidR="00C95184">
        <w:t>:</w:t>
      </w:r>
      <w:r w:rsidR="0010263A" w:rsidRPr="0010263A">
        <w:t xml:space="preserve"> </w:t>
      </w:r>
    </w:p>
    <w:p w14:paraId="590E9A41" w14:textId="77777777" w:rsidR="00235967" w:rsidRDefault="00235967" w:rsidP="003B1D49">
      <w:pPr>
        <w:jc w:val="both"/>
      </w:pPr>
    </w:p>
    <w:p w14:paraId="14585D36" w14:textId="036B2C99" w:rsidR="0010263A" w:rsidRDefault="003B1D49" w:rsidP="0010263A">
      <w:pPr>
        <w:jc w:val="both"/>
      </w:pPr>
      <w:r>
        <w:rPr>
          <w:lang w:val="kk-KZ"/>
        </w:rPr>
        <w:t xml:space="preserve">Бас </w:t>
      </w:r>
      <w:r w:rsidR="0010263A">
        <w:t>инженер</w:t>
      </w:r>
      <w:r>
        <w:rPr>
          <w:lang w:val="kk-KZ"/>
        </w:rPr>
        <w:t>дің орынб</w:t>
      </w:r>
      <w:r w:rsidR="00D676B3">
        <w:t>а</w:t>
      </w:r>
      <w:r>
        <w:rPr>
          <w:lang w:val="kk-KZ"/>
        </w:rPr>
        <w:t xml:space="preserve">сары       </w:t>
      </w:r>
      <w:r w:rsidR="0010263A">
        <w:t xml:space="preserve">                                                                         </w:t>
      </w:r>
      <w:r w:rsidR="00D676B3">
        <w:t xml:space="preserve">  В</w:t>
      </w:r>
      <w:r w:rsidR="0010263A">
        <w:t>.</w:t>
      </w:r>
      <w:r w:rsidR="00D676B3">
        <w:t>В. Долженко</w:t>
      </w:r>
    </w:p>
    <w:p w14:paraId="27F75556" w14:textId="1CFCACAC" w:rsidR="00C95184" w:rsidRDefault="00C95184" w:rsidP="00C95184">
      <w:pPr>
        <w:tabs>
          <w:tab w:val="left" w:pos="7371"/>
        </w:tabs>
      </w:pPr>
    </w:p>
    <w:p w14:paraId="6F7F7138" w14:textId="36D6ECAB" w:rsidR="00C95184" w:rsidRPr="00194FB1" w:rsidRDefault="003B1D49" w:rsidP="00C95184">
      <w:pPr>
        <w:rPr>
          <w:color w:val="000000"/>
          <w:lang w:bidi="he-IL"/>
        </w:rPr>
      </w:pPr>
      <w:r>
        <w:rPr>
          <w:color w:val="000000"/>
          <w:lang w:val="kk-KZ" w:bidi="he-IL"/>
        </w:rPr>
        <w:t>Заң жұмысы және</w:t>
      </w:r>
      <w:r w:rsidRPr="0089321A">
        <w:rPr>
          <w:color w:val="000000"/>
          <w:lang w:val="kk-KZ" w:bidi="he-IL"/>
        </w:rPr>
        <w:t xml:space="preserve"> тариф</w:t>
      </w:r>
      <w:r>
        <w:rPr>
          <w:color w:val="000000"/>
          <w:lang w:val="kk-KZ" w:bidi="he-IL"/>
        </w:rPr>
        <w:t xml:space="preserve">тер </w:t>
      </w:r>
      <w:r w:rsidRPr="002D3709">
        <w:rPr>
          <w:lang w:val="kk-KZ"/>
        </w:rPr>
        <w:t>бөлімінің бастығы</w:t>
      </w:r>
      <w:r>
        <w:rPr>
          <w:lang w:val="kk-KZ"/>
        </w:rPr>
        <w:t xml:space="preserve"> </w:t>
      </w:r>
      <w:r w:rsidR="00C95184">
        <w:rPr>
          <w:color w:val="000000"/>
          <w:lang w:bidi="he-IL"/>
        </w:rPr>
        <w:t xml:space="preserve">                                                </w:t>
      </w:r>
      <w:r w:rsidR="00C95184" w:rsidRPr="00194FB1">
        <w:rPr>
          <w:color w:val="000000"/>
          <w:lang w:bidi="he-IL"/>
        </w:rPr>
        <w:t>Е.</w:t>
      </w:r>
      <w:r w:rsidR="00AC0389">
        <w:rPr>
          <w:color w:val="000000"/>
          <w:lang w:bidi="he-IL"/>
        </w:rPr>
        <w:t xml:space="preserve"> </w:t>
      </w:r>
      <w:r w:rsidR="00C95184" w:rsidRPr="00194FB1">
        <w:rPr>
          <w:color w:val="000000"/>
          <w:lang w:bidi="he-IL"/>
        </w:rPr>
        <w:t>Е. Новолодская</w:t>
      </w:r>
      <w:r w:rsidR="00C95184">
        <w:rPr>
          <w:color w:val="000000"/>
          <w:lang w:bidi="he-IL"/>
        </w:rPr>
        <w:t xml:space="preserve">       </w:t>
      </w:r>
      <w:r w:rsidR="00C95184" w:rsidRPr="00194FB1">
        <w:rPr>
          <w:color w:val="000000"/>
          <w:lang w:bidi="he-IL"/>
        </w:rPr>
        <w:t xml:space="preserve">                                                                                                  </w:t>
      </w:r>
      <w:r w:rsidR="00C95184">
        <w:rPr>
          <w:color w:val="000000"/>
          <w:lang w:bidi="he-IL"/>
        </w:rPr>
        <w:t xml:space="preserve">                                </w:t>
      </w:r>
      <w:r w:rsidR="00C95184" w:rsidRPr="00194FB1">
        <w:rPr>
          <w:color w:val="000000"/>
          <w:lang w:bidi="he-IL"/>
        </w:rPr>
        <w:t xml:space="preserve"> </w:t>
      </w:r>
    </w:p>
    <w:p w14:paraId="2184A127" w14:textId="6CDFED53" w:rsidR="00C95184" w:rsidRDefault="00C95184" w:rsidP="004715CA">
      <w:pPr>
        <w:rPr>
          <w:color w:val="000000"/>
          <w:lang w:bidi="he-IL"/>
        </w:rPr>
      </w:pPr>
    </w:p>
    <w:p w14:paraId="792513FD" w14:textId="3F622CA4" w:rsidR="00C95184" w:rsidRDefault="003B1D49" w:rsidP="004715CA">
      <w:pPr>
        <w:rPr>
          <w:color w:val="000000"/>
          <w:lang w:bidi="he-IL"/>
        </w:rPr>
      </w:pPr>
      <w:r>
        <w:rPr>
          <w:color w:val="000000"/>
          <w:lang w:val="kk-KZ" w:bidi="he-IL"/>
        </w:rPr>
        <w:t>Б</w:t>
      </w:r>
      <w:proofErr w:type="spellStart"/>
      <w:r w:rsidR="00040886" w:rsidRPr="00194FB1">
        <w:rPr>
          <w:color w:val="000000"/>
          <w:lang w:bidi="he-IL"/>
        </w:rPr>
        <w:t>юджет</w:t>
      </w:r>
      <w:proofErr w:type="spellEnd"/>
      <w:r>
        <w:rPr>
          <w:color w:val="000000"/>
          <w:lang w:val="kk-KZ" w:bidi="he-IL"/>
        </w:rPr>
        <w:t xml:space="preserve"> </w:t>
      </w:r>
      <w:r w:rsidRPr="002D3709">
        <w:rPr>
          <w:lang w:val="kk-KZ"/>
        </w:rPr>
        <w:t>бөлімінің бастығы</w:t>
      </w:r>
      <w:r>
        <w:rPr>
          <w:lang w:val="kk-KZ"/>
        </w:rPr>
        <w:t xml:space="preserve">      </w:t>
      </w:r>
      <w:r w:rsidR="00040886" w:rsidRPr="00194FB1">
        <w:rPr>
          <w:color w:val="000000"/>
          <w:lang w:bidi="he-IL"/>
        </w:rPr>
        <w:t xml:space="preserve">                                           </w:t>
      </w:r>
      <w:r w:rsidR="00C95184">
        <w:rPr>
          <w:color w:val="000000"/>
          <w:lang w:bidi="he-IL"/>
        </w:rPr>
        <w:t xml:space="preserve">  </w:t>
      </w:r>
      <w:r w:rsidR="00040886" w:rsidRPr="00194FB1">
        <w:rPr>
          <w:color w:val="000000"/>
          <w:lang w:bidi="he-IL"/>
        </w:rPr>
        <w:t xml:space="preserve">                                </w:t>
      </w:r>
      <w:r w:rsidR="00AC0389" w:rsidRPr="00194FB1">
        <w:rPr>
          <w:color w:val="000000"/>
          <w:lang w:bidi="he-IL"/>
        </w:rPr>
        <w:t>И. С.</w:t>
      </w:r>
      <w:r w:rsidR="00040886" w:rsidRPr="00194FB1">
        <w:rPr>
          <w:color w:val="000000"/>
          <w:lang w:bidi="he-IL"/>
        </w:rPr>
        <w:t xml:space="preserve"> Тюменцева</w:t>
      </w:r>
      <w:r w:rsidR="00B31511" w:rsidRPr="00194FB1">
        <w:rPr>
          <w:color w:val="000000"/>
          <w:lang w:bidi="he-IL"/>
        </w:rPr>
        <w:t xml:space="preserve">    </w:t>
      </w:r>
    </w:p>
    <w:p w14:paraId="279575D8" w14:textId="4A728227" w:rsidR="004715CA" w:rsidRPr="00194FB1" w:rsidRDefault="00B31511" w:rsidP="004715CA">
      <w:pPr>
        <w:rPr>
          <w:color w:val="000000"/>
          <w:lang w:bidi="he-IL"/>
        </w:rPr>
      </w:pPr>
      <w:r w:rsidRPr="00194FB1">
        <w:rPr>
          <w:color w:val="000000"/>
          <w:lang w:bidi="he-IL"/>
        </w:rPr>
        <w:t xml:space="preserve">                 </w:t>
      </w:r>
      <w:r w:rsidR="004715CA" w:rsidRPr="00194FB1">
        <w:rPr>
          <w:color w:val="000000"/>
          <w:lang w:bidi="he-IL"/>
        </w:rPr>
        <w:t xml:space="preserve">                    </w:t>
      </w:r>
    </w:p>
    <w:p w14:paraId="320D7C9E" w14:textId="77777777" w:rsidR="009300AE" w:rsidRDefault="009300AE" w:rsidP="009300AE">
      <w:pPr>
        <w:pStyle w:val="a3"/>
        <w:tabs>
          <w:tab w:val="left" w:pos="708"/>
        </w:tabs>
        <w:jc w:val="both"/>
      </w:pPr>
    </w:p>
    <w:p w14:paraId="289C8164" w14:textId="36916CB0" w:rsidR="009300AE" w:rsidRPr="00194FB1" w:rsidRDefault="00D676B3" w:rsidP="004715CA">
      <w:pPr>
        <w:rPr>
          <w:lang w:val="kk-KZ"/>
        </w:rPr>
      </w:pPr>
      <w:r>
        <w:rPr>
          <w:lang w:val="kk-KZ"/>
        </w:rPr>
        <w:t>Подоплелова О.Г. 291256</w:t>
      </w:r>
    </w:p>
    <w:p w14:paraId="53CBF613" w14:textId="77777777" w:rsidR="0012640A" w:rsidRDefault="0012640A" w:rsidP="005656F0">
      <w:pPr>
        <w:jc w:val="both"/>
      </w:pPr>
    </w:p>
    <w:p w14:paraId="3AEA93B3" w14:textId="15F78592" w:rsidR="00C95184" w:rsidRPr="005656F0" w:rsidRDefault="00C95184" w:rsidP="005656F0">
      <w:pPr>
        <w:jc w:val="both"/>
        <w:sectPr w:rsidR="00C95184" w:rsidRPr="005656F0" w:rsidSect="009300AE">
          <w:headerReference w:type="even" r:id="rId9"/>
          <w:headerReference w:type="default" r:id="rId10"/>
          <w:pgSz w:w="11906" w:h="16838" w:code="9"/>
          <w:pgMar w:top="567" w:right="567" w:bottom="851" w:left="1134" w:header="720" w:footer="720" w:gutter="0"/>
          <w:cols w:space="720"/>
          <w:titlePg/>
        </w:sectPr>
      </w:pPr>
    </w:p>
    <w:p w14:paraId="590BF70F" w14:textId="77777777" w:rsidR="00235967" w:rsidRDefault="00235967">
      <w:pPr>
        <w:jc w:val="right"/>
        <w:rPr>
          <w:b/>
          <w:sz w:val="22"/>
          <w:szCs w:val="22"/>
        </w:rPr>
      </w:pPr>
    </w:p>
    <w:p w14:paraId="3563340E" w14:textId="77777777" w:rsidR="00235967" w:rsidRDefault="00235967">
      <w:pPr>
        <w:jc w:val="right"/>
        <w:rPr>
          <w:b/>
          <w:sz w:val="22"/>
          <w:szCs w:val="22"/>
        </w:rPr>
      </w:pPr>
    </w:p>
    <w:p w14:paraId="0B9E9578" w14:textId="10ED0B0A" w:rsidR="002041D2" w:rsidRPr="00235967" w:rsidRDefault="00144CC5">
      <w:pPr>
        <w:jc w:val="right"/>
        <w:rPr>
          <w:b/>
          <w:sz w:val="22"/>
          <w:szCs w:val="22"/>
          <w:lang w:val="kk-KZ"/>
        </w:rPr>
      </w:pPr>
      <w:r w:rsidRPr="00F06CA3">
        <w:rPr>
          <w:b/>
          <w:sz w:val="22"/>
          <w:szCs w:val="22"/>
        </w:rPr>
        <w:t>№ 1</w:t>
      </w:r>
      <w:r w:rsidR="00235967">
        <w:rPr>
          <w:b/>
          <w:sz w:val="22"/>
          <w:szCs w:val="22"/>
          <w:lang w:val="kk-KZ"/>
        </w:rPr>
        <w:t xml:space="preserve"> қосымша</w:t>
      </w:r>
    </w:p>
    <w:p w14:paraId="5FB92AF8" w14:textId="77777777" w:rsidR="002041D2" w:rsidRPr="009875D5" w:rsidRDefault="002041D2">
      <w:pPr>
        <w:jc w:val="both"/>
        <w:rPr>
          <w:sz w:val="2"/>
          <w:szCs w:val="2"/>
        </w:rPr>
      </w:pPr>
    </w:p>
    <w:tbl>
      <w:tblPr>
        <w:tblW w:w="15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1134"/>
        <w:gridCol w:w="706"/>
        <w:gridCol w:w="708"/>
        <w:gridCol w:w="424"/>
        <w:gridCol w:w="570"/>
        <w:gridCol w:w="998"/>
        <w:gridCol w:w="713"/>
        <w:gridCol w:w="850"/>
        <w:gridCol w:w="424"/>
        <w:gridCol w:w="837"/>
        <w:gridCol w:w="17"/>
        <w:gridCol w:w="1128"/>
        <w:gridCol w:w="740"/>
        <w:gridCol w:w="635"/>
        <w:gridCol w:w="617"/>
        <w:gridCol w:w="18"/>
        <w:gridCol w:w="684"/>
        <w:gridCol w:w="950"/>
        <w:gridCol w:w="686"/>
        <w:gridCol w:w="874"/>
        <w:gridCol w:w="9"/>
        <w:gridCol w:w="460"/>
        <w:gridCol w:w="1131"/>
        <w:gridCol w:w="50"/>
      </w:tblGrid>
      <w:tr w:rsidR="008C6576" w:rsidRPr="00180283" w14:paraId="1DDB1E37" w14:textId="21306CF4" w:rsidTr="007D226B">
        <w:trPr>
          <w:gridAfter w:val="1"/>
          <w:wAfter w:w="50" w:type="dxa"/>
          <w:trHeight w:val="1735"/>
          <w:jc w:val="center"/>
        </w:trPr>
        <w:tc>
          <w:tcPr>
            <w:tcW w:w="558" w:type="dxa"/>
            <w:vAlign w:val="center"/>
          </w:tcPr>
          <w:p w14:paraId="5DB26840" w14:textId="77777777" w:rsidR="008C6576" w:rsidRPr="00180283" w:rsidRDefault="008C6576" w:rsidP="008C6576">
            <w:pPr>
              <w:jc w:val="center"/>
              <w:rPr>
                <w:sz w:val="20"/>
                <w:szCs w:val="20"/>
                <w:lang w:val="kk-KZ"/>
              </w:rPr>
            </w:pPr>
            <w:r w:rsidRPr="00180283">
              <w:rPr>
                <w:sz w:val="20"/>
                <w:szCs w:val="20"/>
                <w:lang w:val="kk-KZ"/>
              </w:rPr>
              <w:t>№</w:t>
            </w:r>
          </w:p>
        </w:tc>
        <w:tc>
          <w:tcPr>
            <w:tcW w:w="1134" w:type="dxa"/>
            <w:vAlign w:val="center"/>
          </w:tcPr>
          <w:p w14:paraId="20563844" w14:textId="00D824F3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sz w:val="18"/>
                <w:szCs w:val="18"/>
                <w:lang w:val="kk-KZ"/>
              </w:rPr>
              <w:t xml:space="preserve">Атауы </w:t>
            </w:r>
          </w:p>
        </w:tc>
        <w:tc>
          <w:tcPr>
            <w:tcW w:w="706" w:type="dxa"/>
          </w:tcPr>
          <w:p w14:paraId="3A979C06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4D48E769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0C21F93B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08D4F5BE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0EE20869" w14:textId="3F57CA0D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25EF34A2" w14:textId="0C494380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71AF3D78" w14:textId="6AD618BB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327FACC1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25B7ED15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417E2B49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1E6D83EB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174B623C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343D69B4" w14:textId="192FA240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ТЖҚ БНА коды</w:t>
            </w:r>
          </w:p>
        </w:tc>
        <w:tc>
          <w:tcPr>
            <w:tcW w:w="708" w:type="dxa"/>
          </w:tcPr>
          <w:p w14:paraId="67311667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11B3E23F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0E941BF3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338ED07E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443E8D4E" w14:textId="1C0F04D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07396727" w14:textId="4036FBBD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186460D2" w14:textId="671334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66D09697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6E35429C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3A21AA18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34011A41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569326E8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61FC2807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ТЖҚ БНА өлш.бірлігі</w:t>
            </w:r>
          </w:p>
          <w:p w14:paraId="52E59B89" w14:textId="0DDCBD73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 xml:space="preserve">Бірлік </w:t>
            </w:r>
          </w:p>
        </w:tc>
        <w:tc>
          <w:tcPr>
            <w:tcW w:w="424" w:type="dxa"/>
            <w:vAlign w:val="center"/>
          </w:tcPr>
          <w:p w14:paraId="2FCFCE23" w14:textId="7D4A0F0E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sz w:val="18"/>
                <w:szCs w:val="18"/>
                <w:lang w:val="kk-KZ"/>
              </w:rPr>
              <w:t>Өлш.бірлігі</w:t>
            </w:r>
          </w:p>
        </w:tc>
        <w:tc>
          <w:tcPr>
            <w:tcW w:w="570" w:type="dxa"/>
            <w:vAlign w:val="center"/>
          </w:tcPr>
          <w:p w14:paraId="076AE4C5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15086899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4527EA6B" w14:textId="35B58831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sz w:val="18"/>
                <w:szCs w:val="18"/>
                <w:lang w:val="kk-KZ"/>
              </w:rPr>
              <w:t>Жылдық көлем</w:t>
            </w:r>
          </w:p>
        </w:tc>
        <w:tc>
          <w:tcPr>
            <w:tcW w:w="998" w:type="dxa"/>
            <w:vAlign w:val="center"/>
          </w:tcPr>
          <w:p w14:paraId="2758D354" w14:textId="2945640D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sz w:val="18"/>
                <w:szCs w:val="18"/>
                <w:lang w:val="kk-KZ"/>
              </w:rPr>
              <w:t>ҚҚС есебінсіз сатып алуға жоспарланған тауарлар, жұмыстар және көрсетілетін қызметтер сомасы (мың теңге)</w:t>
            </w:r>
          </w:p>
        </w:tc>
        <w:tc>
          <w:tcPr>
            <w:tcW w:w="713" w:type="dxa"/>
          </w:tcPr>
          <w:p w14:paraId="15B009CC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1D748724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1A71341E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03E913AE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1FA4B734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107C1F4E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4A9DA25E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4812FDBD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7226BA00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584E803E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0827185D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1254970B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0D151A30" w14:textId="0600991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  <w:r w:rsidRPr="00180283">
              <w:rPr>
                <w:sz w:val="18"/>
                <w:szCs w:val="18"/>
                <w:lang w:val="kk-KZ"/>
              </w:rPr>
              <w:t>Сатып алу мерзімі</w:t>
            </w:r>
          </w:p>
        </w:tc>
        <w:tc>
          <w:tcPr>
            <w:tcW w:w="850" w:type="dxa"/>
          </w:tcPr>
          <w:p w14:paraId="7D9A642C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2701E9CA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0F72C353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40BC11EE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0A08BBF2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1151390E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399F57BC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582864EC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4C74B461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032E4570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7A2B4245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04AAE48B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0C1ED649" w14:textId="524F8B1A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  <w:r w:rsidRPr="00180283">
              <w:rPr>
                <w:sz w:val="18"/>
                <w:szCs w:val="18"/>
                <w:lang w:val="kk-KZ"/>
              </w:rPr>
              <w:t>Сатып алу тәсілі</w:t>
            </w:r>
          </w:p>
        </w:tc>
        <w:tc>
          <w:tcPr>
            <w:tcW w:w="424" w:type="dxa"/>
          </w:tcPr>
          <w:p w14:paraId="160F57CF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65A856E5" w14:textId="6B507FA9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  <w:r w:rsidRPr="00180283">
              <w:rPr>
                <w:sz w:val="18"/>
                <w:szCs w:val="18"/>
                <w:lang w:val="kk-KZ"/>
              </w:rPr>
              <w:t>Бір көзден сатып алутәсілімен сатып алу негіздемесі</w:t>
            </w:r>
          </w:p>
        </w:tc>
        <w:tc>
          <w:tcPr>
            <w:tcW w:w="837" w:type="dxa"/>
            <w:vAlign w:val="center"/>
          </w:tcPr>
          <w:p w14:paraId="5F3364EA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23AB2400" w14:textId="7B657078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sz w:val="18"/>
                <w:szCs w:val="18"/>
                <w:lang w:val="kk-KZ"/>
              </w:rPr>
              <w:t>Жеткізілетін орын</w:t>
            </w:r>
          </w:p>
        </w:tc>
        <w:tc>
          <w:tcPr>
            <w:tcW w:w="1145" w:type="dxa"/>
            <w:gridSpan w:val="2"/>
            <w:vAlign w:val="center"/>
          </w:tcPr>
          <w:p w14:paraId="061A7FF6" w14:textId="067C1C49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sz w:val="18"/>
                <w:szCs w:val="18"/>
                <w:lang w:val="kk-KZ"/>
              </w:rPr>
              <w:t xml:space="preserve">Атауы </w:t>
            </w:r>
          </w:p>
        </w:tc>
        <w:tc>
          <w:tcPr>
            <w:tcW w:w="740" w:type="dxa"/>
          </w:tcPr>
          <w:p w14:paraId="61B64E97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29F1F1E4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41D9750B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4E6C1032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22B628E8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414BFE7C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1B6EA959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7F638E0D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294D76F2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1BD8DCE3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699EA211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05BC4976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46C5BE8A" w14:textId="235ADAD5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ТЖҚ БНА коды</w:t>
            </w:r>
          </w:p>
        </w:tc>
        <w:tc>
          <w:tcPr>
            <w:tcW w:w="635" w:type="dxa"/>
          </w:tcPr>
          <w:p w14:paraId="17B9153B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32702E9C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14B8D6AA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120FEFE2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08726674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27D13035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1F332059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076CA790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6E64FFC0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33B44AAF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26A1DEA3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2AE6DC7F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75A5C056" w14:textId="77777777" w:rsidR="008C6576" w:rsidRPr="00180283" w:rsidRDefault="008C6576" w:rsidP="008C6576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ТЖҚ БНА өлш.бірлігі</w:t>
            </w:r>
          </w:p>
          <w:p w14:paraId="725F9957" w14:textId="72D0990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 xml:space="preserve">Бірлік </w:t>
            </w:r>
          </w:p>
        </w:tc>
        <w:tc>
          <w:tcPr>
            <w:tcW w:w="635" w:type="dxa"/>
            <w:gridSpan w:val="2"/>
            <w:vAlign w:val="center"/>
          </w:tcPr>
          <w:p w14:paraId="753E7EB2" w14:textId="50228CA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sz w:val="18"/>
                <w:szCs w:val="18"/>
                <w:lang w:val="kk-KZ"/>
              </w:rPr>
              <w:t>Өлш.бірлігі</w:t>
            </w:r>
          </w:p>
        </w:tc>
        <w:tc>
          <w:tcPr>
            <w:tcW w:w="684" w:type="dxa"/>
            <w:vAlign w:val="center"/>
          </w:tcPr>
          <w:p w14:paraId="7A9E165D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1DCCF9C1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0D67B54C" w14:textId="5B96204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sz w:val="18"/>
                <w:szCs w:val="18"/>
                <w:lang w:val="kk-KZ"/>
              </w:rPr>
              <w:t>Жылдық көлем</w:t>
            </w:r>
          </w:p>
        </w:tc>
        <w:tc>
          <w:tcPr>
            <w:tcW w:w="950" w:type="dxa"/>
            <w:vAlign w:val="center"/>
          </w:tcPr>
          <w:p w14:paraId="5EA2CA99" w14:textId="0E6FB961" w:rsidR="008C6576" w:rsidRPr="00180283" w:rsidRDefault="008C6576" w:rsidP="008C6576">
            <w:pPr>
              <w:ind w:left="-21"/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sz w:val="18"/>
                <w:szCs w:val="18"/>
                <w:lang w:val="kk-KZ"/>
              </w:rPr>
              <w:t>ҚҚС есебінсіз сатып алуға жоспарланған тауарлар, жұмыстар және көрсетілетін қызметтер сомасы (мың теңге)</w:t>
            </w:r>
          </w:p>
        </w:tc>
        <w:tc>
          <w:tcPr>
            <w:tcW w:w="686" w:type="dxa"/>
          </w:tcPr>
          <w:p w14:paraId="58871C8A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525EAE47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1550B2F6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53EE40B0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7634780D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55EE7BF0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391591B6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0B83BFB3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585DDB91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23BD2397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2A0B307F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0A504D69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26432CF2" w14:textId="45B65D62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sz w:val="18"/>
                <w:szCs w:val="18"/>
                <w:lang w:val="kk-KZ"/>
              </w:rPr>
              <w:t>Сатып алу мерзімі</w:t>
            </w:r>
          </w:p>
        </w:tc>
        <w:tc>
          <w:tcPr>
            <w:tcW w:w="874" w:type="dxa"/>
          </w:tcPr>
          <w:p w14:paraId="49A9091D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74CF804A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57798E8B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6D5E477B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54E9237B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0F0311CF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03CEE9CD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33EC0868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010B5AB2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2BA31B22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2B54B13C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6B200D85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38A63F88" w14:textId="47B38AC9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sz w:val="18"/>
                <w:szCs w:val="18"/>
                <w:lang w:val="kk-KZ"/>
              </w:rPr>
              <w:t>Сатып алу тәсілі</w:t>
            </w:r>
          </w:p>
        </w:tc>
        <w:tc>
          <w:tcPr>
            <w:tcW w:w="469" w:type="dxa"/>
            <w:gridSpan w:val="2"/>
          </w:tcPr>
          <w:p w14:paraId="2751142B" w14:textId="77777777" w:rsidR="008C6576" w:rsidRPr="00180283" w:rsidRDefault="008C6576" w:rsidP="008C6576">
            <w:pPr>
              <w:rPr>
                <w:sz w:val="18"/>
                <w:szCs w:val="18"/>
                <w:lang w:val="kk-KZ"/>
              </w:rPr>
            </w:pPr>
          </w:p>
          <w:p w14:paraId="5CE0243D" w14:textId="6C7F7861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sz w:val="18"/>
                <w:szCs w:val="18"/>
                <w:lang w:val="kk-KZ"/>
              </w:rPr>
              <w:t>Бір көзден сатып алутәсілімен сатып алу негіздемесі</w:t>
            </w:r>
          </w:p>
        </w:tc>
        <w:tc>
          <w:tcPr>
            <w:tcW w:w="1131" w:type="dxa"/>
            <w:vAlign w:val="center"/>
          </w:tcPr>
          <w:p w14:paraId="5D38E859" w14:textId="77777777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</w:p>
          <w:p w14:paraId="59D08CDA" w14:textId="7AA4A4FB" w:rsidR="008C6576" w:rsidRPr="00180283" w:rsidRDefault="008C6576" w:rsidP="008C6576">
            <w:pPr>
              <w:jc w:val="center"/>
              <w:rPr>
                <w:sz w:val="18"/>
                <w:szCs w:val="18"/>
                <w:lang w:val="kk-KZ"/>
              </w:rPr>
            </w:pPr>
            <w:r w:rsidRPr="00180283">
              <w:rPr>
                <w:sz w:val="18"/>
                <w:szCs w:val="18"/>
                <w:lang w:val="kk-KZ"/>
              </w:rPr>
              <w:t>Жеткізіле</w:t>
            </w:r>
            <w:r w:rsidR="00DE5D45">
              <w:rPr>
                <w:sz w:val="18"/>
                <w:szCs w:val="18"/>
                <w:lang w:val="kk-KZ"/>
              </w:rPr>
              <w:t xml:space="preserve"> </w:t>
            </w:r>
            <w:r w:rsidRPr="00180283">
              <w:rPr>
                <w:sz w:val="18"/>
                <w:szCs w:val="18"/>
                <w:lang w:val="kk-KZ"/>
              </w:rPr>
              <w:t>тін орын</w:t>
            </w:r>
          </w:p>
        </w:tc>
      </w:tr>
      <w:tr w:rsidR="00D924F4" w:rsidRPr="00180283" w14:paraId="27F51B0E" w14:textId="77777777" w:rsidTr="002D2C94">
        <w:tblPrEx>
          <w:tblLook w:val="0000" w:firstRow="0" w:lastRow="0" w:firstColumn="0" w:lastColumn="0" w:noHBand="0" w:noVBand="0"/>
        </w:tblPrEx>
        <w:trPr>
          <w:trHeight w:val="225"/>
          <w:jc w:val="center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5471" w14:textId="6E89A789" w:rsidR="00D924F4" w:rsidRPr="00180283" w:rsidRDefault="008C6576" w:rsidP="000855FD">
            <w:pPr>
              <w:rPr>
                <w:b/>
                <w:sz w:val="20"/>
                <w:szCs w:val="20"/>
                <w:lang w:val="kk-KZ"/>
              </w:rPr>
            </w:pPr>
            <w:r w:rsidRPr="00180283">
              <w:rPr>
                <w:b/>
                <w:sz w:val="20"/>
                <w:szCs w:val="20"/>
                <w:lang w:val="kk-KZ"/>
              </w:rPr>
              <w:t>Қызметтер</w:t>
            </w:r>
            <w:r w:rsidR="00D924F4" w:rsidRPr="00180283">
              <w:rPr>
                <w:b/>
                <w:sz w:val="20"/>
                <w:szCs w:val="20"/>
                <w:lang w:val="kk-KZ"/>
              </w:rPr>
              <w:t>: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FE43" w14:textId="77777777" w:rsidR="00D924F4" w:rsidRPr="00180283" w:rsidRDefault="00D924F4" w:rsidP="000855FD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9241" w14:textId="77777777" w:rsidR="00D924F4" w:rsidRPr="00180283" w:rsidRDefault="00D924F4" w:rsidP="000855FD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9BD8" w14:textId="4D8CA764" w:rsidR="00D924F4" w:rsidRPr="00180283" w:rsidRDefault="00D924F4" w:rsidP="000855FD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19E4" w14:textId="77777777" w:rsidR="00D924F4" w:rsidRPr="00180283" w:rsidRDefault="00D924F4" w:rsidP="000855FD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6A78" w14:textId="77777777" w:rsidR="00D924F4" w:rsidRPr="00180283" w:rsidRDefault="00D924F4" w:rsidP="000855FD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082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E697" w14:textId="4F340E95" w:rsidR="00D924F4" w:rsidRPr="00180283" w:rsidRDefault="00D924F4" w:rsidP="000855FD">
            <w:pPr>
              <w:rPr>
                <w:b/>
                <w:sz w:val="20"/>
                <w:szCs w:val="20"/>
                <w:lang w:val="kk-KZ"/>
              </w:rPr>
            </w:pPr>
            <w:r w:rsidRPr="00180283">
              <w:rPr>
                <w:b/>
                <w:sz w:val="20"/>
                <w:szCs w:val="20"/>
                <w:lang w:val="kk-KZ"/>
              </w:rPr>
              <w:t xml:space="preserve">                                                                                             </w:t>
            </w:r>
            <w:r w:rsidR="008C6576" w:rsidRPr="00180283">
              <w:rPr>
                <w:b/>
                <w:sz w:val="20"/>
                <w:szCs w:val="20"/>
                <w:lang w:val="kk-KZ"/>
              </w:rPr>
              <w:t>Өзгерту керек</w:t>
            </w:r>
            <w:r w:rsidRPr="00180283">
              <w:rPr>
                <w:b/>
                <w:sz w:val="20"/>
                <w:szCs w:val="20"/>
                <w:lang w:val="kk-KZ"/>
              </w:rPr>
              <w:t>:</w:t>
            </w:r>
          </w:p>
        </w:tc>
      </w:tr>
      <w:tr w:rsidR="00180283" w:rsidRPr="00180283" w14:paraId="7971AFF0" w14:textId="77777777" w:rsidTr="001F5973">
        <w:tblPrEx>
          <w:tblLook w:val="0000" w:firstRow="0" w:lastRow="0" w:firstColumn="0" w:lastColumn="0" w:noHBand="0" w:noVBand="0"/>
        </w:tblPrEx>
        <w:trPr>
          <w:gridAfter w:val="1"/>
          <w:wAfter w:w="50" w:type="dxa"/>
          <w:trHeight w:val="820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DAB7" w14:textId="5B4347E5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807D" w14:textId="0FDDCFB1" w:rsidR="00180283" w:rsidRPr="00180283" w:rsidRDefault="00180283" w:rsidP="00180283">
            <w:pPr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Инженерлік-әкімшілік корпус күзеті жөніндегі қызмет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D055D" w14:textId="38B7E3AB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801012.000.000000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2A8B" w14:textId="77777777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19CCE4F3" w14:textId="77777777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6477F892" w14:textId="77777777" w:rsidR="00180283" w:rsidRPr="00180283" w:rsidRDefault="00180283" w:rsidP="00180283">
            <w:pPr>
              <w:rPr>
                <w:color w:val="000000"/>
                <w:sz w:val="18"/>
                <w:szCs w:val="18"/>
                <w:lang w:val="kk-KZ"/>
              </w:rPr>
            </w:pPr>
          </w:p>
          <w:p w14:paraId="52E3A557" w14:textId="1C837E76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5114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ACB75" w14:textId="55B46B38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қызмет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FA9C" w14:textId="7451E2D7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E181" w14:textId="275B58FC" w:rsidR="00180283" w:rsidRPr="00180283" w:rsidRDefault="00180283" w:rsidP="00180283">
            <w:pPr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4325,505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CF07D" w14:textId="781DE4FB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қазан-желтоқсан 2023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C5D8" w14:textId="65240A6E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Баға ұсыныстарын сұрату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F8E4" w14:textId="77777777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B67" w14:textId="1C7034C1" w:rsidR="00180283" w:rsidRPr="00180283" w:rsidRDefault="00180283" w:rsidP="00180283">
            <w:pPr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Өскемен қ.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5737" w14:textId="2000F4C1" w:rsidR="00180283" w:rsidRPr="00180283" w:rsidRDefault="00180283" w:rsidP="00180283">
            <w:pPr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Инженерлік-әкімшілік корпус күзеті жөніндегі қызмет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7A6AF" w14:textId="47EDCAC5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801012.000.000000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26F2" w14:textId="77777777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0236EE14" w14:textId="77777777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105838C7" w14:textId="77777777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628248E9" w14:textId="1337B070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5114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3FB78" w14:textId="70B77F1A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қызмет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08DA" w14:textId="4991FB00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805E" w14:textId="57A98503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5035,776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6293" w14:textId="0A08BB79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қараша-желтоқсан 2023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85BA" w14:textId="7F7E6200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Баға ұсыныстарын сұрату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3918" w14:textId="77777777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F65" w14:textId="1CDA8F38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Өскемен қ.</w:t>
            </w:r>
          </w:p>
        </w:tc>
      </w:tr>
      <w:tr w:rsidR="00180283" w:rsidRPr="00180283" w14:paraId="41D73C6A" w14:textId="77777777" w:rsidTr="001F5973">
        <w:tblPrEx>
          <w:tblLook w:val="0000" w:firstRow="0" w:lastRow="0" w:firstColumn="0" w:lastColumn="0" w:noHBand="0" w:noVBand="0"/>
        </w:tblPrEx>
        <w:trPr>
          <w:gridAfter w:val="1"/>
          <w:wAfter w:w="50" w:type="dxa"/>
          <w:trHeight w:val="820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087F" w14:textId="77A7E954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A8B6" w14:textId="4FEA6881" w:rsidR="00180283" w:rsidRPr="00180283" w:rsidRDefault="00180283" w:rsidP="00180283">
            <w:pPr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«Снегиревская» шағын стансасы күзеті жөніндегі қызмет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E06E9" w14:textId="55C0C30C" w:rsidR="00180283" w:rsidRPr="00180283" w:rsidRDefault="00180283" w:rsidP="00180283">
            <w:pPr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801012.000.000002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9C10" w14:textId="77777777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721BC54E" w14:textId="77777777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1D3C0CB6" w14:textId="1535E70F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5114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6375" w14:textId="37C94D18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қызмет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441F8" w14:textId="5A0C13FB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7AA7" w14:textId="2FC3A1A5" w:rsidR="00180283" w:rsidRPr="00180283" w:rsidRDefault="00180283" w:rsidP="00180283">
            <w:pPr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4611,6</w:t>
            </w:r>
          </w:p>
          <w:p w14:paraId="6C537EFD" w14:textId="77777777" w:rsidR="00180283" w:rsidRPr="00180283" w:rsidRDefault="00180283" w:rsidP="00180283">
            <w:pPr>
              <w:rPr>
                <w:color w:val="000000"/>
                <w:sz w:val="18"/>
                <w:szCs w:val="18"/>
                <w:lang w:val="kk-KZ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9D14" w14:textId="7E1FA31F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қазан-желтоқсан 2023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FB22" w14:textId="6231DC58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Баға ұсыныстарын сұрату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00C49" w14:textId="77777777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2A8D" w14:textId="52F46B6F" w:rsidR="00180283" w:rsidRPr="00180283" w:rsidRDefault="00180283" w:rsidP="00180283">
            <w:pPr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Алтай қ.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61DB" w14:textId="0CBEEFFB" w:rsidR="00180283" w:rsidRPr="00180283" w:rsidRDefault="00180283" w:rsidP="00180283">
            <w:pPr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«Снегиревская» шағын стансасы күзеті жөніндегі қызмет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C0FB" w14:textId="00C40C38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801012.000.000002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9480" w14:textId="77777777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07BD196C" w14:textId="77777777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  <w:p w14:paraId="3F9F66C1" w14:textId="2D68DD3E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5114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C078" w14:textId="52F953CA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қызмет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AAEF" w14:textId="1C675AF4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B8FE1" w14:textId="203292A4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5035,776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B8AA6" w14:textId="4CD405FA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қараша-желтоқсан 2023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C8F6" w14:textId="60BC1303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Баға ұсыныстарын сұрату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6A38" w14:textId="77777777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D2E9" w14:textId="7EDDA79C" w:rsidR="00180283" w:rsidRPr="00180283" w:rsidRDefault="00180283" w:rsidP="0018028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 w:rsidRPr="00180283">
              <w:rPr>
                <w:color w:val="000000"/>
                <w:sz w:val="18"/>
                <w:szCs w:val="18"/>
                <w:lang w:val="kk-KZ"/>
              </w:rPr>
              <w:t>Алтай қ.</w:t>
            </w:r>
          </w:p>
        </w:tc>
      </w:tr>
    </w:tbl>
    <w:p w14:paraId="201F04E5" w14:textId="77777777" w:rsidR="008332BF" w:rsidRPr="00180283" w:rsidRDefault="008332BF" w:rsidP="00224CC3">
      <w:pPr>
        <w:jc w:val="both"/>
        <w:rPr>
          <w:lang w:val="kk-KZ"/>
        </w:rPr>
      </w:pPr>
    </w:p>
    <w:p w14:paraId="14E992B4" w14:textId="77777777" w:rsidR="008332BF" w:rsidRPr="00180283" w:rsidRDefault="008332BF" w:rsidP="00224CC3">
      <w:pPr>
        <w:jc w:val="both"/>
        <w:rPr>
          <w:lang w:val="kk-KZ"/>
        </w:rPr>
      </w:pPr>
    </w:p>
    <w:p w14:paraId="279AA552" w14:textId="22610B9C" w:rsidR="008332BF" w:rsidRPr="00180283" w:rsidRDefault="00E47AFB" w:rsidP="000E183B">
      <w:pPr>
        <w:jc w:val="both"/>
        <w:rPr>
          <w:sz w:val="22"/>
          <w:szCs w:val="22"/>
          <w:lang w:val="kk-KZ"/>
        </w:rPr>
      </w:pPr>
      <w:r w:rsidRPr="00180283">
        <w:rPr>
          <w:color w:val="000000"/>
          <w:lang w:val="kk-KZ" w:bidi="he-IL"/>
        </w:rPr>
        <w:t xml:space="preserve">Заң жұмысы және тарифтер </w:t>
      </w:r>
      <w:r w:rsidRPr="00180283">
        <w:rPr>
          <w:lang w:val="kk-KZ"/>
        </w:rPr>
        <w:t>бөлімінің бастығы</w:t>
      </w:r>
      <w:r w:rsidR="004B71D5" w:rsidRPr="00180283">
        <w:rPr>
          <w:sz w:val="22"/>
          <w:szCs w:val="22"/>
          <w:lang w:val="kk-KZ"/>
        </w:rPr>
        <w:t xml:space="preserve">                                                                          </w:t>
      </w:r>
      <w:r w:rsidR="00FC2333" w:rsidRPr="00180283">
        <w:rPr>
          <w:sz w:val="22"/>
          <w:szCs w:val="22"/>
          <w:lang w:val="kk-KZ"/>
        </w:rPr>
        <w:t xml:space="preserve"> </w:t>
      </w:r>
      <w:r w:rsidR="004B71D5" w:rsidRPr="00180283">
        <w:rPr>
          <w:sz w:val="22"/>
          <w:szCs w:val="22"/>
          <w:lang w:val="kk-KZ"/>
        </w:rPr>
        <w:t xml:space="preserve">    </w:t>
      </w:r>
      <w:r w:rsidR="002924C8" w:rsidRPr="00180283">
        <w:rPr>
          <w:sz w:val="22"/>
          <w:szCs w:val="22"/>
          <w:lang w:val="kk-KZ"/>
        </w:rPr>
        <w:t xml:space="preserve"> Е.Е.Новолодская</w:t>
      </w:r>
    </w:p>
    <w:p w14:paraId="0AFD9576" w14:textId="77777777" w:rsidR="008332BF" w:rsidRPr="00180283" w:rsidRDefault="008332BF" w:rsidP="000E183B">
      <w:pPr>
        <w:jc w:val="both"/>
        <w:rPr>
          <w:sz w:val="22"/>
          <w:szCs w:val="22"/>
          <w:lang w:val="kk-KZ"/>
        </w:rPr>
      </w:pPr>
    </w:p>
    <w:p w14:paraId="6F60489F" w14:textId="52C31DF4" w:rsidR="009300AE" w:rsidRPr="00180283" w:rsidRDefault="00E47AFB" w:rsidP="000E183B">
      <w:pPr>
        <w:jc w:val="both"/>
        <w:rPr>
          <w:sz w:val="22"/>
          <w:szCs w:val="22"/>
          <w:lang w:val="kk-KZ"/>
        </w:rPr>
      </w:pPr>
      <w:r w:rsidRPr="00180283">
        <w:rPr>
          <w:color w:val="000000"/>
          <w:lang w:val="kk-KZ" w:bidi="he-IL"/>
        </w:rPr>
        <w:t xml:space="preserve">Заң жұмысы және тарифтер </w:t>
      </w:r>
      <w:r w:rsidRPr="00180283">
        <w:rPr>
          <w:lang w:val="kk-KZ"/>
        </w:rPr>
        <w:t xml:space="preserve">бөлімінің бас маманы             </w:t>
      </w:r>
      <w:r w:rsidR="000E183B" w:rsidRPr="00180283">
        <w:rPr>
          <w:sz w:val="22"/>
          <w:szCs w:val="22"/>
          <w:lang w:val="kk-KZ"/>
        </w:rPr>
        <w:t xml:space="preserve">                                                     </w:t>
      </w:r>
      <w:r w:rsidR="00FC2333" w:rsidRPr="00180283">
        <w:rPr>
          <w:sz w:val="22"/>
          <w:szCs w:val="22"/>
          <w:lang w:val="kk-KZ"/>
        </w:rPr>
        <w:t xml:space="preserve">  </w:t>
      </w:r>
      <w:r w:rsidR="000E183B" w:rsidRPr="00180283">
        <w:rPr>
          <w:sz w:val="22"/>
          <w:szCs w:val="22"/>
          <w:lang w:val="kk-KZ"/>
        </w:rPr>
        <w:t xml:space="preserve">     </w:t>
      </w:r>
      <w:r w:rsidR="001F5973" w:rsidRPr="00180283">
        <w:rPr>
          <w:sz w:val="22"/>
          <w:szCs w:val="22"/>
          <w:lang w:val="kk-KZ"/>
        </w:rPr>
        <w:t>О.Г. Подоплелова</w:t>
      </w:r>
    </w:p>
    <w:p w14:paraId="7AB399AC" w14:textId="77777777" w:rsidR="008332BF" w:rsidRPr="00180283" w:rsidRDefault="008332BF" w:rsidP="00FC2333">
      <w:pPr>
        <w:rPr>
          <w:sz w:val="22"/>
          <w:szCs w:val="22"/>
          <w:lang w:val="kk-KZ"/>
        </w:rPr>
      </w:pPr>
    </w:p>
    <w:sectPr w:rsidR="008332BF" w:rsidRPr="00180283" w:rsidSect="006C3B0B">
      <w:pgSz w:w="16838" w:h="11906" w:orient="landscape" w:code="9"/>
      <w:pgMar w:top="0" w:right="567" w:bottom="568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D78DB" w14:textId="77777777" w:rsidR="00D81519" w:rsidRDefault="00D81519">
      <w:r>
        <w:separator/>
      </w:r>
    </w:p>
  </w:endnote>
  <w:endnote w:type="continuationSeparator" w:id="0">
    <w:p w14:paraId="37A2D71F" w14:textId="77777777" w:rsidR="00D81519" w:rsidRDefault="00D81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/Kazakh">
    <w:altName w:val="Arial"/>
    <w:charset w:val="00"/>
    <w:family w:val="auto"/>
    <w:pitch w:val="variable"/>
    <w:sig w:usb0="00000201" w:usb1="00000000" w:usb2="00000000" w:usb3="00000000" w:csb0="00000005" w:csb1="00000000"/>
  </w:font>
  <w:font w:name="Times/Kazakh">
    <w:altName w:val="Times New Roman"/>
    <w:charset w:val="00"/>
    <w:family w:val="auto"/>
    <w:pitch w:val="variable"/>
    <w:sig w:usb0="00000201" w:usb1="00000000" w:usb2="00000000" w:usb3="00000000" w:csb0="00000005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E6702" w14:textId="77777777" w:rsidR="00D81519" w:rsidRDefault="00D81519">
      <w:r>
        <w:separator/>
      </w:r>
    </w:p>
  </w:footnote>
  <w:footnote w:type="continuationSeparator" w:id="0">
    <w:p w14:paraId="65D6DE13" w14:textId="77777777" w:rsidR="00D81519" w:rsidRDefault="00D81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3FA65" w14:textId="2AD1C9C1" w:rsidR="00620AB6" w:rsidRDefault="00620AB6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C4ED7">
      <w:rPr>
        <w:rStyle w:val="a6"/>
        <w:noProof/>
      </w:rPr>
      <w:t>2</w:t>
    </w:r>
    <w:r>
      <w:rPr>
        <w:rStyle w:val="a6"/>
      </w:rPr>
      <w:fldChar w:fldCharType="end"/>
    </w:r>
  </w:p>
  <w:p w14:paraId="6B19DBC6" w14:textId="77777777" w:rsidR="00620AB6" w:rsidRDefault="00620AB6">
    <w:pPr>
      <w:pStyle w:val="a3"/>
      <w:ind w:right="360"/>
    </w:pPr>
  </w:p>
  <w:p w14:paraId="5A111A3D" w14:textId="77777777" w:rsidR="00620AB6" w:rsidRDefault="00620A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27E91" w14:textId="77777777" w:rsidR="00620AB6" w:rsidRDefault="00620AB6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300AE">
      <w:rPr>
        <w:rStyle w:val="a6"/>
        <w:noProof/>
      </w:rPr>
      <w:t>4</w:t>
    </w:r>
    <w:r>
      <w:rPr>
        <w:rStyle w:val="a6"/>
      </w:rPr>
      <w:fldChar w:fldCharType="end"/>
    </w:r>
  </w:p>
  <w:p w14:paraId="3BDE6A40" w14:textId="77777777" w:rsidR="00620AB6" w:rsidRDefault="00620AB6">
    <w:pPr>
      <w:pBdr>
        <w:bottom w:val="single" w:sz="4" w:space="0" w:color="auto"/>
      </w:pBdr>
      <w:spacing w:line="140" w:lineRule="atLeast"/>
      <w:rPr>
        <w:rFonts w:ascii="Arial" w:hAnsi="Arial"/>
      </w:rPr>
    </w:pPr>
    <w:r>
      <w:rPr>
        <w:rFonts w:ascii="Arial" w:hAnsi="Arial"/>
        <w:w w:val="120"/>
        <w:lang w:val="en-US"/>
      </w:rPr>
      <w:t>KAЗЦИНК</w:t>
    </w:r>
    <w:r>
      <w:rPr>
        <w:rFonts w:ascii="Arial" w:hAnsi="Arial"/>
        <w:w w:val="120"/>
      </w:rPr>
      <w:t>-ЭНЕРГО</w:t>
    </w:r>
    <w:r>
      <w:rPr>
        <w:rFonts w:ascii="Arial" w:hAnsi="Arial"/>
        <w:w w:val="120"/>
        <w:lang w:val="en-US"/>
      </w:rPr>
      <w:t xml:space="preserve">       </w:t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  <w:t xml:space="preserve">                    </w:t>
    </w:r>
  </w:p>
  <w:p w14:paraId="5E9EF08A" w14:textId="77777777" w:rsidR="00620AB6" w:rsidRDefault="00620AB6">
    <w:pPr>
      <w:pStyle w:val="a3"/>
      <w:ind w:right="360"/>
    </w:pPr>
  </w:p>
  <w:p w14:paraId="127ECF6D" w14:textId="77777777" w:rsidR="00620AB6" w:rsidRDefault="00620A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E22CE"/>
    <w:multiLevelType w:val="singleLevel"/>
    <w:tmpl w:val="EF60BA44"/>
    <w:lvl w:ilvl="0">
      <w:start w:val="1"/>
      <w:numFmt w:val="decimal"/>
      <w:lvlText w:val="%1"/>
      <w:lvlJc w:val="left"/>
      <w:pPr>
        <w:tabs>
          <w:tab w:val="num" w:pos="700"/>
        </w:tabs>
        <w:ind w:left="0" w:firstLine="340"/>
      </w:pPr>
      <w:rPr>
        <w:b w:val="0"/>
        <w:i w:val="0"/>
      </w:rPr>
    </w:lvl>
  </w:abstractNum>
  <w:num w:numId="1" w16cid:durableId="924149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1D2"/>
    <w:rsid w:val="000056CF"/>
    <w:rsid w:val="00006875"/>
    <w:rsid w:val="00006A8B"/>
    <w:rsid w:val="00011D95"/>
    <w:rsid w:val="00011FA1"/>
    <w:rsid w:val="0001265D"/>
    <w:rsid w:val="00014B8C"/>
    <w:rsid w:val="0002002A"/>
    <w:rsid w:val="00020554"/>
    <w:rsid w:val="00020F5F"/>
    <w:rsid w:val="000234CF"/>
    <w:rsid w:val="00025633"/>
    <w:rsid w:val="00026737"/>
    <w:rsid w:val="00027363"/>
    <w:rsid w:val="00027671"/>
    <w:rsid w:val="00031C63"/>
    <w:rsid w:val="00032C21"/>
    <w:rsid w:val="00032EED"/>
    <w:rsid w:val="00035591"/>
    <w:rsid w:val="00035CDB"/>
    <w:rsid w:val="00035FE8"/>
    <w:rsid w:val="000404A0"/>
    <w:rsid w:val="00040886"/>
    <w:rsid w:val="00043A35"/>
    <w:rsid w:val="00043B86"/>
    <w:rsid w:val="00044726"/>
    <w:rsid w:val="00051AA2"/>
    <w:rsid w:val="000569F2"/>
    <w:rsid w:val="00057090"/>
    <w:rsid w:val="00071623"/>
    <w:rsid w:val="00077F8F"/>
    <w:rsid w:val="0008086D"/>
    <w:rsid w:val="00084E37"/>
    <w:rsid w:val="000855FD"/>
    <w:rsid w:val="000918C2"/>
    <w:rsid w:val="00091D4E"/>
    <w:rsid w:val="00095078"/>
    <w:rsid w:val="0009652D"/>
    <w:rsid w:val="00097B90"/>
    <w:rsid w:val="00097E62"/>
    <w:rsid w:val="000A7501"/>
    <w:rsid w:val="000A7D17"/>
    <w:rsid w:val="000B0DBF"/>
    <w:rsid w:val="000B5B88"/>
    <w:rsid w:val="000C1D8E"/>
    <w:rsid w:val="000C2DB1"/>
    <w:rsid w:val="000D5A71"/>
    <w:rsid w:val="000E16DA"/>
    <w:rsid w:val="000E183B"/>
    <w:rsid w:val="000E3623"/>
    <w:rsid w:val="000E5393"/>
    <w:rsid w:val="000E5B67"/>
    <w:rsid w:val="000E5E51"/>
    <w:rsid w:val="000F13F8"/>
    <w:rsid w:val="000F459F"/>
    <w:rsid w:val="00101183"/>
    <w:rsid w:val="00101D8A"/>
    <w:rsid w:val="0010263A"/>
    <w:rsid w:val="00102B0F"/>
    <w:rsid w:val="00104FDB"/>
    <w:rsid w:val="00105308"/>
    <w:rsid w:val="00105538"/>
    <w:rsid w:val="001057CB"/>
    <w:rsid w:val="001074F7"/>
    <w:rsid w:val="00107DC3"/>
    <w:rsid w:val="00115F9B"/>
    <w:rsid w:val="001179B8"/>
    <w:rsid w:val="00120D5A"/>
    <w:rsid w:val="001220D7"/>
    <w:rsid w:val="00123A01"/>
    <w:rsid w:val="00124266"/>
    <w:rsid w:val="0012640A"/>
    <w:rsid w:val="00130C32"/>
    <w:rsid w:val="00132430"/>
    <w:rsid w:val="00132CA9"/>
    <w:rsid w:val="00134F9C"/>
    <w:rsid w:val="00142F7C"/>
    <w:rsid w:val="0014487E"/>
    <w:rsid w:val="00144CC5"/>
    <w:rsid w:val="00144EAE"/>
    <w:rsid w:val="00146BB5"/>
    <w:rsid w:val="00153199"/>
    <w:rsid w:val="00161FE2"/>
    <w:rsid w:val="00165027"/>
    <w:rsid w:val="001664D1"/>
    <w:rsid w:val="0016774D"/>
    <w:rsid w:val="00180283"/>
    <w:rsid w:val="0018287B"/>
    <w:rsid w:val="00187432"/>
    <w:rsid w:val="00187F72"/>
    <w:rsid w:val="00194FB1"/>
    <w:rsid w:val="001A0840"/>
    <w:rsid w:val="001A122D"/>
    <w:rsid w:val="001A17F3"/>
    <w:rsid w:val="001A18DF"/>
    <w:rsid w:val="001A1D58"/>
    <w:rsid w:val="001A491B"/>
    <w:rsid w:val="001A4DD9"/>
    <w:rsid w:val="001A6C1F"/>
    <w:rsid w:val="001B61E0"/>
    <w:rsid w:val="001B71C6"/>
    <w:rsid w:val="001C2556"/>
    <w:rsid w:val="001C34D5"/>
    <w:rsid w:val="001C4AFF"/>
    <w:rsid w:val="001D1B46"/>
    <w:rsid w:val="001D1D99"/>
    <w:rsid w:val="001D7D4F"/>
    <w:rsid w:val="001E0F7E"/>
    <w:rsid w:val="001E1302"/>
    <w:rsid w:val="001E1B98"/>
    <w:rsid w:val="001E2EE2"/>
    <w:rsid w:val="001F5537"/>
    <w:rsid w:val="001F5973"/>
    <w:rsid w:val="00200B75"/>
    <w:rsid w:val="00201783"/>
    <w:rsid w:val="00202148"/>
    <w:rsid w:val="00202ECD"/>
    <w:rsid w:val="002041D2"/>
    <w:rsid w:val="0020491F"/>
    <w:rsid w:val="00207C0E"/>
    <w:rsid w:val="002100C6"/>
    <w:rsid w:val="00210270"/>
    <w:rsid w:val="00211E3F"/>
    <w:rsid w:val="00211E4E"/>
    <w:rsid w:val="00212289"/>
    <w:rsid w:val="00213121"/>
    <w:rsid w:val="002243C3"/>
    <w:rsid w:val="00224CC3"/>
    <w:rsid w:val="00231745"/>
    <w:rsid w:val="00231A64"/>
    <w:rsid w:val="00233E12"/>
    <w:rsid w:val="00234C00"/>
    <w:rsid w:val="002351BC"/>
    <w:rsid w:val="00235967"/>
    <w:rsid w:val="00235F73"/>
    <w:rsid w:val="002362F4"/>
    <w:rsid w:val="00236A44"/>
    <w:rsid w:val="00241918"/>
    <w:rsid w:val="002422B9"/>
    <w:rsid w:val="002424FA"/>
    <w:rsid w:val="002426B4"/>
    <w:rsid w:val="00244F50"/>
    <w:rsid w:val="002454E9"/>
    <w:rsid w:val="00245D28"/>
    <w:rsid w:val="002522B8"/>
    <w:rsid w:val="00252413"/>
    <w:rsid w:val="00252C72"/>
    <w:rsid w:val="00253F3F"/>
    <w:rsid w:val="002562EE"/>
    <w:rsid w:val="002644DE"/>
    <w:rsid w:val="0026516A"/>
    <w:rsid w:val="00265E7C"/>
    <w:rsid w:val="00265E97"/>
    <w:rsid w:val="0026645E"/>
    <w:rsid w:val="00272245"/>
    <w:rsid w:val="00272BE8"/>
    <w:rsid w:val="0027424F"/>
    <w:rsid w:val="00276201"/>
    <w:rsid w:val="0028089B"/>
    <w:rsid w:val="00282AC8"/>
    <w:rsid w:val="00287CF4"/>
    <w:rsid w:val="00291ED3"/>
    <w:rsid w:val="002924C8"/>
    <w:rsid w:val="00295552"/>
    <w:rsid w:val="002A0474"/>
    <w:rsid w:val="002A0F28"/>
    <w:rsid w:val="002A19B4"/>
    <w:rsid w:val="002A44D6"/>
    <w:rsid w:val="002A62B0"/>
    <w:rsid w:val="002B344C"/>
    <w:rsid w:val="002B400A"/>
    <w:rsid w:val="002C0C7B"/>
    <w:rsid w:val="002C21D6"/>
    <w:rsid w:val="002C64B8"/>
    <w:rsid w:val="002D06C3"/>
    <w:rsid w:val="002D2C94"/>
    <w:rsid w:val="002D4B22"/>
    <w:rsid w:val="002E1879"/>
    <w:rsid w:val="002E49E9"/>
    <w:rsid w:val="002F1B61"/>
    <w:rsid w:val="002F6E4E"/>
    <w:rsid w:val="00301EE4"/>
    <w:rsid w:val="00302513"/>
    <w:rsid w:val="00302C0E"/>
    <w:rsid w:val="00304C93"/>
    <w:rsid w:val="00306517"/>
    <w:rsid w:val="00307E38"/>
    <w:rsid w:val="003102FB"/>
    <w:rsid w:val="00313809"/>
    <w:rsid w:val="0031514F"/>
    <w:rsid w:val="00320F39"/>
    <w:rsid w:val="0032361E"/>
    <w:rsid w:val="00331630"/>
    <w:rsid w:val="003323A9"/>
    <w:rsid w:val="0033443F"/>
    <w:rsid w:val="00335671"/>
    <w:rsid w:val="00335FBD"/>
    <w:rsid w:val="00337712"/>
    <w:rsid w:val="00341067"/>
    <w:rsid w:val="00341658"/>
    <w:rsid w:val="003452D5"/>
    <w:rsid w:val="00345794"/>
    <w:rsid w:val="003459EF"/>
    <w:rsid w:val="00347ECE"/>
    <w:rsid w:val="003525F2"/>
    <w:rsid w:val="00355F1B"/>
    <w:rsid w:val="003604C9"/>
    <w:rsid w:val="00360F18"/>
    <w:rsid w:val="00362DA4"/>
    <w:rsid w:val="0036310A"/>
    <w:rsid w:val="003648DE"/>
    <w:rsid w:val="003649F1"/>
    <w:rsid w:val="00365C83"/>
    <w:rsid w:val="00366132"/>
    <w:rsid w:val="003678AC"/>
    <w:rsid w:val="00372A9E"/>
    <w:rsid w:val="003834A8"/>
    <w:rsid w:val="00390230"/>
    <w:rsid w:val="00392B9C"/>
    <w:rsid w:val="003A02B9"/>
    <w:rsid w:val="003A17DC"/>
    <w:rsid w:val="003A6D37"/>
    <w:rsid w:val="003B1D49"/>
    <w:rsid w:val="003B3903"/>
    <w:rsid w:val="003B4266"/>
    <w:rsid w:val="003B4972"/>
    <w:rsid w:val="003B6E19"/>
    <w:rsid w:val="003C1009"/>
    <w:rsid w:val="003C27EA"/>
    <w:rsid w:val="003D18F7"/>
    <w:rsid w:val="003D19EA"/>
    <w:rsid w:val="003D4880"/>
    <w:rsid w:val="003D4BCB"/>
    <w:rsid w:val="003D69E6"/>
    <w:rsid w:val="003D7701"/>
    <w:rsid w:val="003E11D3"/>
    <w:rsid w:val="003E130D"/>
    <w:rsid w:val="003E34C5"/>
    <w:rsid w:val="003E681C"/>
    <w:rsid w:val="003E7C5C"/>
    <w:rsid w:val="003F4F38"/>
    <w:rsid w:val="003F6913"/>
    <w:rsid w:val="003F692B"/>
    <w:rsid w:val="00402BFD"/>
    <w:rsid w:val="004052B5"/>
    <w:rsid w:val="00406F03"/>
    <w:rsid w:val="00410003"/>
    <w:rsid w:val="00413CB8"/>
    <w:rsid w:val="004157FA"/>
    <w:rsid w:val="00421DF2"/>
    <w:rsid w:val="004232A4"/>
    <w:rsid w:val="004238CA"/>
    <w:rsid w:val="00424C23"/>
    <w:rsid w:val="00427EC5"/>
    <w:rsid w:val="00430FD3"/>
    <w:rsid w:val="00431B27"/>
    <w:rsid w:val="004321D8"/>
    <w:rsid w:val="00433F7B"/>
    <w:rsid w:val="004345F8"/>
    <w:rsid w:val="00434C4D"/>
    <w:rsid w:val="00437E71"/>
    <w:rsid w:val="00443D98"/>
    <w:rsid w:val="00445843"/>
    <w:rsid w:val="00455327"/>
    <w:rsid w:val="00455943"/>
    <w:rsid w:val="00461645"/>
    <w:rsid w:val="00464BB8"/>
    <w:rsid w:val="004715CA"/>
    <w:rsid w:val="00471F09"/>
    <w:rsid w:val="00480716"/>
    <w:rsid w:val="00480C15"/>
    <w:rsid w:val="00481253"/>
    <w:rsid w:val="00483849"/>
    <w:rsid w:val="00484D92"/>
    <w:rsid w:val="004876C9"/>
    <w:rsid w:val="004906A8"/>
    <w:rsid w:val="00491D79"/>
    <w:rsid w:val="00492018"/>
    <w:rsid w:val="004932B2"/>
    <w:rsid w:val="00493ECB"/>
    <w:rsid w:val="00496015"/>
    <w:rsid w:val="0049650E"/>
    <w:rsid w:val="004976E4"/>
    <w:rsid w:val="004A0268"/>
    <w:rsid w:val="004A053E"/>
    <w:rsid w:val="004A221C"/>
    <w:rsid w:val="004A3AB3"/>
    <w:rsid w:val="004A5DA2"/>
    <w:rsid w:val="004B0A74"/>
    <w:rsid w:val="004B30F2"/>
    <w:rsid w:val="004B49CC"/>
    <w:rsid w:val="004B71D5"/>
    <w:rsid w:val="004D1734"/>
    <w:rsid w:val="004D2034"/>
    <w:rsid w:val="004E132B"/>
    <w:rsid w:val="004E3FC3"/>
    <w:rsid w:val="004E573E"/>
    <w:rsid w:val="004F2356"/>
    <w:rsid w:val="004F77B0"/>
    <w:rsid w:val="00500511"/>
    <w:rsid w:val="00500E30"/>
    <w:rsid w:val="0050181A"/>
    <w:rsid w:val="00505CE1"/>
    <w:rsid w:val="00506326"/>
    <w:rsid w:val="00506D31"/>
    <w:rsid w:val="00510148"/>
    <w:rsid w:val="00520A87"/>
    <w:rsid w:val="0052383A"/>
    <w:rsid w:val="00523E55"/>
    <w:rsid w:val="00525259"/>
    <w:rsid w:val="00525770"/>
    <w:rsid w:val="005330CE"/>
    <w:rsid w:val="0054448D"/>
    <w:rsid w:val="00547488"/>
    <w:rsid w:val="00550709"/>
    <w:rsid w:val="00555606"/>
    <w:rsid w:val="00561A0F"/>
    <w:rsid w:val="005632B5"/>
    <w:rsid w:val="005656F0"/>
    <w:rsid w:val="00567506"/>
    <w:rsid w:val="00571857"/>
    <w:rsid w:val="0057451D"/>
    <w:rsid w:val="00580726"/>
    <w:rsid w:val="00582517"/>
    <w:rsid w:val="00590E5B"/>
    <w:rsid w:val="00593E93"/>
    <w:rsid w:val="00594920"/>
    <w:rsid w:val="005A60F5"/>
    <w:rsid w:val="005A6BF2"/>
    <w:rsid w:val="005B48B4"/>
    <w:rsid w:val="005B74E5"/>
    <w:rsid w:val="005C2AFF"/>
    <w:rsid w:val="005C61B3"/>
    <w:rsid w:val="005D28A9"/>
    <w:rsid w:val="005D4246"/>
    <w:rsid w:val="005E09CD"/>
    <w:rsid w:val="005F0D32"/>
    <w:rsid w:val="00607BE0"/>
    <w:rsid w:val="0061731B"/>
    <w:rsid w:val="00620A85"/>
    <w:rsid w:val="00620AB6"/>
    <w:rsid w:val="00623847"/>
    <w:rsid w:val="00624E8B"/>
    <w:rsid w:val="00626353"/>
    <w:rsid w:val="00632101"/>
    <w:rsid w:val="006368C7"/>
    <w:rsid w:val="00640459"/>
    <w:rsid w:val="00642F43"/>
    <w:rsid w:val="00643FA5"/>
    <w:rsid w:val="0064623C"/>
    <w:rsid w:val="00646896"/>
    <w:rsid w:val="00647F76"/>
    <w:rsid w:val="00650BCE"/>
    <w:rsid w:val="00651D6F"/>
    <w:rsid w:val="00654378"/>
    <w:rsid w:val="006546D2"/>
    <w:rsid w:val="00654D27"/>
    <w:rsid w:val="00657B93"/>
    <w:rsid w:val="00661D01"/>
    <w:rsid w:val="00662DDC"/>
    <w:rsid w:val="0066349C"/>
    <w:rsid w:val="00663A14"/>
    <w:rsid w:val="00665C84"/>
    <w:rsid w:val="006669C8"/>
    <w:rsid w:val="00667AAB"/>
    <w:rsid w:val="00672CDA"/>
    <w:rsid w:val="006731BF"/>
    <w:rsid w:val="00675264"/>
    <w:rsid w:val="00677DFF"/>
    <w:rsid w:val="0068065E"/>
    <w:rsid w:val="00690209"/>
    <w:rsid w:val="00694618"/>
    <w:rsid w:val="006B18D7"/>
    <w:rsid w:val="006B1BC7"/>
    <w:rsid w:val="006B2DAE"/>
    <w:rsid w:val="006B36FB"/>
    <w:rsid w:val="006B5AEA"/>
    <w:rsid w:val="006C3B0B"/>
    <w:rsid w:val="006C4497"/>
    <w:rsid w:val="006C651A"/>
    <w:rsid w:val="006D31B0"/>
    <w:rsid w:val="006D40EA"/>
    <w:rsid w:val="006D5E63"/>
    <w:rsid w:val="006E116E"/>
    <w:rsid w:val="006E4801"/>
    <w:rsid w:val="006F1D95"/>
    <w:rsid w:val="006F2D39"/>
    <w:rsid w:val="006F5223"/>
    <w:rsid w:val="006F693B"/>
    <w:rsid w:val="006F7173"/>
    <w:rsid w:val="00700AB9"/>
    <w:rsid w:val="00710DA3"/>
    <w:rsid w:val="00710F66"/>
    <w:rsid w:val="0071234F"/>
    <w:rsid w:val="00713C7B"/>
    <w:rsid w:val="00717B77"/>
    <w:rsid w:val="00725EA5"/>
    <w:rsid w:val="007312B9"/>
    <w:rsid w:val="00734E35"/>
    <w:rsid w:val="00736FFF"/>
    <w:rsid w:val="007375AC"/>
    <w:rsid w:val="007419D2"/>
    <w:rsid w:val="00746D4A"/>
    <w:rsid w:val="00747074"/>
    <w:rsid w:val="00747E5C"/>
    <w:rsid w:val="00751CAC"/>
    <w:rsid w:val="00751E09"/>
    <w:rsid w:val="007534A4"/>
    <w:rsid w:val="00753A0A"/>
    <w:rsid w:val="007561A8"/>
    <w:rsid w:val="00762093"/>
    <w:rsid w:val="00773231"/>
    <w:rsid w:val="00781D48"/>
    <w:rsid w:val="007830E9"/>
    <w:rsid w:val="00790CF9"/>
    <w:rsid w:val="00793D27"/>
    <w:rsid w:val="007A179E"/>
    <w:rsid w:val="007A2C6B"/>
    <w:rsid w:val="007A327E"/>
    <w:rsid w:val="007A462C"/>
    <w:rsid w:val="007A6D39"/>
    <w:rsid w:val="007B16BD"/>
    <w:rsid w:val="007B21F2"/>
    <w:rsid w:val="007B3A5D"/>
    <w:rsid w:val="007B5F23"/>
    <w:rsid w:val="007B7680"/>
    <w:rsid w:val="007B7F4A"/>
    <w:rsid w:val="007C2C5C"/>
    <w:rsid w:val="007D183F"/>
    <w:rsid w:val="007D392D"/>
    <w:rsid w:val="007D4B3C"/>
    <w:rsid w:val="007D5D2A"/>
    <w:rsid w:val="007D7562"/>
    <w:rsid w:val="007D77F1"/>
    <w:rsid w:val="007D78E5"/>
    <w:rsid w:val="007E274B"/>
    <w:rsid w:val="007E44D3"/>
    <w:rsid w:val="007F2DB8"/>
    <w:rsid w:val="007F61E8"/>
    <w:rsid w:val="00807269"/>
    <w:rsid w:val="0081128A"/>
    <w:rsid w:val="00811A51"/>
    <w:rsid w:val="0082240E"/>
    <w:rsid w:val="008231FE"/>
    <w:rsid w:val="00823249"/>
    <w:rsid w:val="00827684"/>
    <w:rsid w:val="008332BF"/>
    <w:rsid w:val="0083443B"/>
    <w:rsid w:val="008355F8"/>
    <w:rsid w:val="00840243"/>
    <w:rsid w:val="00842238"/>
    <w:rsid w:val="00843A27"/>
    <w:rsid w:val="00843DAD"/>
    <w:rsid w:val="0084561F"/>
    <w:rsid w:val="00847415"/>
    <w:rsid w:val="008510F2"/>
    <w:rsid w:val="0085417C"/>
    <w:rsid w:val="0085428A"/>
    <w:rsid w:val="008574E4"/>
    <w:rsid w:val="008623D3"/>
    <w:rsid w:val="008641C3"/>
    <w:rsid w:val="008671ED"/>
    <w:rsid w:val="00873330"/>
    <w:rsid w:val="0087606D"/>
    <w:rsid w:val="0087662A"/>
    <w:rsid w:val="00876CED"/>
    <w:rsid w:val="00880767"/>
    <w:rsid w:val="00885F19"/>
    <w:rsid w:val="00886C28"/>
    <w:rsid w:val="00891B2B"/>
    <w:rsid w:val="00893871"/>
    <w:rsid w:val="00894972"/>
    <w:rsid w:val="00896582"/>
    <w:rsid w:val="00897C6B"/>
    <w:rsid w:val="00897F6E"/>
    <w:rsid w:val="008A2471"/>
    <w:rsid w:val="008B0CC7"/>
    <w:rsid w:val="008B1F8C"/>
    <w:rsid w:val="008B4663"/>
    <w:rsid w:val="008B5F3D"/>
    <w:rsid w:val="008B66AE"/>
    <w:rsid w:val="008B7ECD"/>
    <w:rsid w:val="008C06BA"/>
    <w:rsid w:val="008C07BA"/>
    <w:rsid w:val="008C0AAD"/>
    <w:rsid w:val="008C6576"/>
    <w:rsid w:val="008C6C52"/>
    <w:rsid w:val="008D08A8"/>
    <w:rsid w:val="008D20B1"/>
    <w:rsid w:val="008D355C"/>
    <w:rsid w:val="008D3ACC"/>
    <w:rsid w:val="008D3E8D"/>
    <w:rsid w:val="008D53EE"/>
    <w:rsid w:val="008E036E"/>
    <w:rsid w:val="008E21A5"/>
    <w:rsid w:val="008E2593"/>
    <w:rsid w:val="008E4551"/>
    <w:rsid w:val="008F6E1B"/>
    <w:rsid w:val="0090315F"/>
    <w:rsid w:val="00904324"/>
    <w:rsid w:val="00904BF9"/>
    <w:rsid w:val="00913FCE"/>
    <w:rsid w:val="009216B5"/>
    <w:rsid w:val="00923521"/>
    <w:rsid w:val="009252A9"/>
    <w:rsid w:val="00925DF3"/>
    <w:rsid w:val="009300AE"/>
    <w:rsid w:val="00933335"/>
    <w:rsid w:val="0094463A"/>
    <w:rsid w:val="009635C0"/>
    <w:rsid w:val="009704EC"/>
    <w:rsid w:val="00976E1F"/>
    <w:rsid w:val="009833F1"/>
    <w:rsid w:val="00984A2B"/>
    <w:rsid w:val="0098635C"/>
    <w:rsid w:val="009875D5"/>
    <w:rsid w:val="0099332D"/>
    <w:rsid w:val="0099438F"/>
    <w:rsid w:val="00994BED"/>
    <w:rsid w:val="00995F10"/>
    <w:rsid w:val="00996AEC"/>
    <w:rsid w:val="009A2800"/>
    <w:rsid w:val="009A4705"/>
    <w:rsid w:val="009A66AC"/>
    <w:rsid w:val="009B4BB4"/>
    <w:rsid w:val="009B4D9F"/>
    <w:rsid w:val="009B4E8E"/>
    <w:rsid w:val="009B7282"/>
    <w:rsid w:val="009C1F25"/>
    <w:rsid w:val="009C39CA"/>
    <w:rsid w:val="009C6742"/>
    <w:rsid w:val="009C6BB7"/>
    <w:rsid w:val="009C726C"/>
    <w:rsid w:val="009D11E6"/>
    <w:rsid w:val="009D2B38"/>
    <w:rsid w:val="009D6586"/>
    <w:rsid w:val="009D6D3E"/>
    <w:rsid w:val="009D7FE0"/>
    <w:rsid w:val="009E039D"/>
    <w:rsid w:val="009E0828"/>
    <w:rsid w:val="009E1936"/>
    <w:rsid w:val="009E2D87"/>
    <w:rsid w:val="009E7727"/>
    <w:rsid w:val="009F3124"/>
    <w:rsid w:val="009F601E"/>
    <w:rsid w:val="009F7405"/>
    <w:rsid w:val="00A0490B"/>
    <w:rsid w:val="00A070BB"/>
    <w:rsid w:val="00A118D1"/>
    <w:rsid w:val="00A13418"/>
    <w:rsid w:val="00A20C03"/>
    <w:rsid w:val="00A230A7"/>
    <w:rsid w:val="00A25015"/>
    <w:rsid w:val="00A264B2"/>
    <w:rsid w:val="00A3009B"/>
    <w:rsid w:val="00A3032E"/>
    <w:rsid w:val="00A33E64"/>
    <w:rsid w:val="00A35886"/>
    <w:rsid w:val="00A4095C"/>
    <w:rsid w:val="00A40B95"/>
    <w:rsid w:val="00A411CF"/>
    <w:rsid w:val="00A43991"/>
    <w:rsid w:val="00A445EA"/>
    <w:rsid w:val="00A51F79"/>
    <w:rsid w:val="00A54D18"/>
    <w:rsid w:val="00A61815"/>
    <w:rsid w:val="00A93046"/>
    <w:rsid w:val="00A93E66"/>
    <w:rsid w:val="00AA5325"/>
    <w:rsid w:val="00AA5CF1"/>
    <w:rsid w:val="00AA6410"/>
    <w:rsid w:val="00AA67B7"/>
    <w:rsid w:val="00AB5370"/>
    <w:rsid w:val="00AC0389"/>
    <w:rsid w:val="00AC2511"/>
    <w:rsid w:val="00AC728D"/>
    <w:rsid w:val="00AD04F3"/>
    <w:rsid w:val="00AD0FC9"/>
    <w:rsid w:val="00AE3D54"/>
    <w:rsid w:val="00AE4CBF"/>
    <w:rsid w:val="00AE55E0"/>
    <w:rsid w:val="00AE636D"/>
    <w:rsid w:val="00AF176E"/>
    <w:rsid w:val="00AF423C"/>
    <w:rsid w:val="00AF5CEF"/>
    <w:rsid w:val="00AF7829"/>
    <w:rsid w:val="00B0055F"/>
    <w:rsid w:val="00B05638"/>
    <w:rsid w:val="00B0651D"/>
    <w:rsid w:val="00B134DA"/>
    <w:rsid w:val="00B1426C"/>
    <w:rsid w:val="00B1785B"/>
    <w:rsid w:val="00B23546"/>
    <w:rsid w:val="00B2579A"/>
    <w:rsid w:val="00B31511"/>
    <w:rsid w:val="00B31722"/>
    <w:rsid w:val="00B36BF1"/>
    <w:rsid w:val="00B37238"/>
    <w:rsid w:val="00B372F9"/>
    <w:rsid w:val="00B37DA3"/>
    <w:rsid w:val="00B430FD"/>
    <w:rsid w:val="00B44702"/>
    <w:rsid w:val="00B44EF7"/>
    <w:rsid w:val="00B47BB8"/>
    <w:rsid w:val="00B62FCC"/>
    <w:rsid w:val="00B67ACB"/>
    <w:rsid w:val="00B708C9"/>
    <w:rsid w:val="00B70C43"/>
    <w:rsid w:val="00B7552F"/>
    <w:rsid w:val="00B82E95"/>
    <w:rsid w:val="00B87765"/>
    <w:rsid w:val="00B9020C"/>
    <w:rsid w:val="00B91038"/>
    <w:rsid w:val="00B910D5"/>
    <w:rsid w:val="00B93709"/>
    <w:rsid w:val="00B966F4"/>
    <w:rsid w:val="00BA42B5"/>
    <w:rsid w:val="00BA5DF4"/>
    <w:rsid w:val="00BA7995"/>
    <w:rsid w:val="00BB1748"/>
    <w:rsid w:val="00BC46DA"/>
    <w:rsid w:val="00BC4ED7"/>
    <w:rsid w:val="00BC792F"/>
    <w:rsid w:val="00BD01BC"/>
    <w:rsid w:val="00BD5DBA"/>
    <w:rsid w:val="00BE51A4"/>
    <w:rsid w:val="00BE6F54"/>
    <w:rsid w:val="00BF19EC"/>
    <w:rsid w:val="00BF2D3D"/>
    <w:rsid w:val="00C00F43"/>
    <w:rsid w:val="00C01850"/>
    <w:rsid w:val="00C03819"/>
    <w:rsid w:val="00C0386A"/>
    <w:rsid w:val="00C10844"/>
    <w:rsid w:val="00C1179A"/>
    <w:rsid w:val="00C1390D"/>
    <w:rsid w:val="00C20C95"/>
    <w:rsid w:val="00C2670B"/>
    <w:rsid w:val="00C275A9"/>
    <w:rsid w:val="00C3040B"/>
    <w:rsid w:val="00C34B00"/>
    <w:rsid w:val="00C3658A"/>
    <w:rsid w:val="00C4287E"/>
    <w:rsid w:val="00C434A2"/>
    <w:rsid w:val="00C52F61"/>
    <w:rsid w:val="00C568FC"/>
    <w:rsid w:val="00C574FE"/>
    <w:rsid w:val="00C6054B"/>
    <w:rsid w:val="00C61A29"/>
    <w:rsid w:val="00C62E80"/>
    <w:rsid w:val="00C63EC9"/>
    <w:rsid w:val="00C6452A"/>
    <w:rsid w:val="00C65628"/>
    <w:rsid w:val="00C66ACE"/>
    <w:rsid w:val="00C67CD2"/>
    <w:rsid w:val="00C72409"/>
    <w:rsid w:val="00C7581A"/>
    <w:rsid w:val="00C766B6"/>
    <w:rsid w:val="00C81E8B"/>
    <w:rsid w:val="00C85806"/>
    <w:rsid w:val="00C861AD"/>
    <w:rsid w:val="00C92D56"/>
    <w:rsid w:val="00C93290"/>
    <w:rsid w:val="00C94A3A"/>
    <w:rsid w:val="00C95184"/>
    <w:rsid w:val="00CA31EE"/>
    <w:rsid w:val="00CA35D2"/>
    <w:rsid w:val="00CA4467"/>
    <w:rsid w:val="00CA4EA6"/>
    <w:rsid w:val="00CA64DE"/>
    <w:rsid w:val="00CB1885"/>
    <w:rsid w:val="00CB1C5E"/>
    <w:rsid w:val="00CB2B8C"/>
    <w:rsid w:val="00CB6771"/>
    <w:rsid w:val="00CC1B60"/>
    <w:rsid w:val="00CE0E40"/>
    <w:rsid w:val="00CE118D"/>
    <w:rsid w:val="00CE3D15"/>
    <w:rsid w:val="00CE5FD1"/>
    <w:rsid w:val="00CF2853"/>
    <w:rsid w:val="00CF3A32"/>
    <w:rsid w:val="00CF78DC"/>
    <w:rsid w:val="00D00968"/>
    <w:rsid w:val="00D00CCD"/>
    <w:rsid w:val="00D07AAE"/>
    <w:rsid w:val="00D15780"/>
    <w:rsid w:val="00D15B49"/>
    <w:rsid w:val="00D15EEE"/>
    <w:rsid w:val="00D17640"/>
    <w:rsid w:val="00D236EE"/>
    <w:rsid w:val="00D32C58"/>
    <w:rsid w:val="00D3575B"/>
    <w:rsid w:val="00D36CD6"/>
    <w:rsid w:val="00D3749E"/>
    <w:rsid w:val="00D43085"/>
    <w:rsid w:val="00D44D21"/>
    <w:rsid w:val="00D464A8"/>
    <w:rsid w:val="00D52B71"/>
    <w:rsid w:val="00D537F5"/>
    <w:rsid w:val="00D5546C"/>
    <w:rsid w:val="00D5756A"/>
    <w:rsid w:val="00D61FC6"/>
    <w:rsid w:val="00D634EE"/>
    <w:rsid w:val="00D66440"/>
    <w:rsid w:val="00D66D72"/>
    <w:rsid w:val="00D676B3"/>
    <w:rsid w:val="00D70280"/>
    <w:rsid w:val="00D7085F"/>
    <w:rsid w:val="00D809EE"/>
    <w:rsid w:val="00D81519"/>
    <w:rsid w:val="00D81DA8"/>
    <w:rsid w:val="00D83BFA"/>
    <w:rsid w:val="00D86882"/>
    <w:rsid w:val="00D9023A"/>
    <w:rsid w:val="00D91218"/>
    <w:rsid w:val="00D924F4"/>
    <w:rsid w:val="00D93489"/>
    <w:rsid w:val="00D936BE"/>
    <w:rsid w:val="00D9573B"/>
    <w:rsid w:val="00DA0310"/>
    <w:rsid w:val="00DA4EED"/>
    <w:rsid w:val="00DA5826"/>
    <w:rsid w:val="00DA5AC3"/>
    <w:rsid w:val="00DA6D73"/>
    <w:rsid w:val="00DB2843"/>
    <w:rsid w:val="00DB477E"/>
    <w:rsid w:val="00DC297A"/>
    <w:rsid w:val="00DC40B0"/>
    <w:rsid w:val="00DC6B10"/>
    <w:rsid w:val="00DC7EE1"/>
    <w:rsid w:val="00DD1075"/>
    <w:rsid w:val="00DD17B9"/>
    <w:rsid w:val="00DD24BC"/>
    <w:rsid w:val="00DD6C51"/>
    <w:rsid w:val="00DE4170"/>
    <w:rsid w:val="00DE5D45"/>
    <w:rsid w:val="00DE6468"/>
    <w:rsid w:val="00DF196F"/>
    <w:rsid w:val="00DF2C92"/>
    <w:rsid w:val="00DF653B"/>
    <w:rsid w:val="00DF6FE2"/>
    <w:rsid w:val="00DF7A13"/>
    <w:rsid w:val="00E1116F"/>
    <w:rsid w:val="00E14407"/>
    <w:rsid w:val="00E15CB0"/>
    <w:rsid w:val="00E17CB6"/>
    <w:rsid w:val="00E21AEB"/>
    <w:rsid w:val="00E26424"/>
    <w:rsid w:val="00E316E8"/>
    <w:rsid w:val="00E364D7"/>
    <w:rsid w:val="00E369C6"/>
    <w:rsid w:val="00E41042"/>
    <w:rsid w:val="00E43C09"/>
    <w:rsid w:val="00E43FF9"/>
    <w:rsid w:val="00E443FD"/>
    <w:rsid w:val="00E47AFB"/>
    <w:rsid w:val="00E5339C"/>
    <w:rsid w:val="00E60B5D"/>
    <w:rsid w:val="00E6136C"/>
    <w:rsid w:val="00E63125"/>
    <w:rsid w:val="00E6342D"/>
    <w:rsid w:val="00E6784B"/>
    <w:rsid w:val="00E73F70"/>
    <w:rsid w:val="00E73FF0"/>
    <w:rsid w:val="00E745E3"/>
    <w:rsid w:val="00E75671"/>
    <w:rsid w:val="00E77599"/>
    <w:rsid w:val="00E80FB0"/>
    <w:rsid w:val="00E8198A"/>
    <w:rsid w:val="00E83304"/>
    <w:rsid w:val="00E9036A"/>
    <w:rsid w:val="00E9300F"/>
    <w:rsid w:val="00E945B5"/>
    <w:rsid w:val="00EA2F3F"/>
    <w:rsid w:val="00EA6E1D"/>
    <w:rsid w:val="00EA73E5"/>
    <w:rsid w:val="00EA7F2E"/>
    <w:rsid w:val="00EB2119"/>
    <w:rsid w:val="00EB38C8"/>
    <w:rsid w:val="00EB6277"/>
    <w:rsid w:val="00EC2A76"/>
    <w:rsid w:val="00EC47AA"/>
    <w:rsid w:val="00EC5899"/>
    <w:rsid w:val="00EC62C3"/>
    <w:rsid w:val="00ED2D4E"/>
    <w:rsid w:val="00ED570A"/>
    <w:rsid w:val="00EE09B1"/>
    <w:rsid w:val="00EE18BB"/>
    <w:rsid w:val="00EE3749"/>
    <w:rsid w:val="00EE5221"/>
    <w:rsid w:val="00EE5C77"/>
    <w:rsid w:val="00EF0403"/>
    <w:rsid w:val="00EF1616"/>
    <w:rsid w:val="00EF76BC"/>
    <w:rsid w:val="00F002E7"/>
    <w:rsid w:val="00F04F9D"/>
    <w:rsid w:val="00F057D8"/>
    <w:rsid w:val="00F063B4"/>
    <w:rsid w:val="00F06CA3"/>
    <w:rsid w:val="00F06CF8"/>
    <w:rsid w:val="00F07A83"/>
    <w:rsid w:val="00F14030"/>
    <w:rsid w:val="00F1591C"/>
    <w:rsid w:val="00F1732A"/>
    <w:rsid w:val="00F244EC"/>
    <w:rsid w:val="00F326D3"/>
    <w:rsid w:val="00F329EB"/>
    <w:rsid w:val="00F367D8"/>
    <w:rsid w:val="00F37A0A"/>
    <w:rsid w:val="00F40F46"/>
    <w:rsid w:val="00F424F5"/>
    <w:rsid w:val="00F46D96"/>
    <w:rsid w:val="00F46FF7"/>
    <w:rsid w:val="00F4708F"/>
    <w:rsid w:val="00F51000"/>
    <w:rsid w:val="00F514F5"/>
    <w:rsid w:val="00F51C76"/>
    <w:rsid w:val="00F60487"/>
    <w:rsid w:val="00F60850"/>
    <w:rsid w:val="00F626F8"/>
    <w:rsid w:val="00F64311"/>
    <w:rsid w:val="00F663D4"/>
    <w:rsid w:val="00F76EED"/>
    <w:rsid w:val="00F810B3"/>
    <w:rsid w:val="00F862C1"/>
    <w:rsid w:val="00F95BFD"/>
    <w:rsid w:val="00F96345"/>
    <w:rsid w:val="00F972B6"/>
    <w:rsid w:val="00F97B0D"/>
    <w:rsid w:val="00FA148A"/>
    <w:rsid w:val="00FA15C9"/>
    <w:rsid w:val="00FA1E3E"/>
    <w:rsid w:val="00FA242E"/>
    <w:rsid w:val="00FA39EF"/>
    <w:rsid w:val="00FA3E4A"/>
    <w:rsid w:val="00FA4744"/>
    <w:rsid w:val="00FA6E5C"/>
    <w:rsid w:val="00FB3BE0"/>
    <w:rsid w:val="00FB54E0"/>
    <w:rsid w:val="00FB61E2"/>
    <w:rsid w:val="00FB7631"/>
    <w:rsid w:val="00FC0E3A"/>
    <w:rsid w:val="00FC2333"/>
    <w:rsid w:val="00FC5CF0"/>
    <w:rsid w:val="00FD15D2"/>
    <w:rsid w:val="00FD2AC7"/>
    <w:rsid w:val="00FD2F34"/>
    <w:rsid w:val="00FE040A"/>
    <w:rsid w:val="00FE361E"/>
    <w:rsid w:val="00FF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15027B"/>
  <w15:docId w15:val="{8873A0B0-8B01-4DB8-AA5A-73973E7FB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-1985"/>
      </w:tabs>
      <w:ind w:firstLine="340"/>
      <w:jc w:val="both"/>
      <w:outlineLvl w:val="0"/>
    </w:pPr>
    <w:rPr>
      <w:i/>
    </w:rPr>
  </w:style>
  <w:style w:type="paragraph" w:styleId="2">
    <w:name w:val="heading 2"/>
    <w:basedOn w:val="a"/>
    <w:next w:val="a"/>
    <w:qFormat/>
    <w:pPr>
      <w:keepNext/>
      <w:tabs>
        <w:tab w:val="left" w:pos="-1985"/>
      </w:tabs>
      <w:jc w:val="both"/>
      <w:outlineLvl w:val="1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link w:val="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9">
    <w:name w:val="Знак"/>
    <w:basedOn w:val="a"/>
    <w:autoRedefine/>
    <w:rsid w:val="0058072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4">
    <w:name w:val="Верхний колонтитул Знак"/>
    <w:basedOn w:val="a0"/>
    <w:link w:val="a3"/>
    <w:locked/>
    <w:rsid w:val="0008086D"/>
    <w:rPr>
      <w:sz w:val="24"/>
      <w:szCs w:val="24"/>
    </w:rPr>
  </w:style>
  <w:style w:type="paragraph" w:styleId="aa">
    <w:name w:val="No Spacing"/>
    <w:qFormat/>
    <w:rsid w:val="00891B2B"/>
  </w:style>
  <w:style w:type="paragraph" w:customStyle="1" w:styleId="10">
    <w:name w:val="Знак Знак1"/>
    <w:basedOn w:val="a"/>
    <w:rsid w:val="00A20C0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YERYO~1\AppData\Local\Temp\&#1050;&#1069;_&#1055;&#1088;&#1080;&#1082;&#1072;&#1079;-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37C80-366D-4B12-B960-4B0C7BB7A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КЭ_Приказ-1</Template>
  <TotalTime>0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Приказ_Казцинк-Энерго</vt:lpstr>
      <vt:lpstr>Приказ_Казцинк-Энерго</vt:lpstr>
    </vt:vector>
  </TitlesOfParts>
  <Company>Казцинк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Приказ_Казцинк-Энерго</dc:title>
  <dc:creator>IYeryomina</dc:creator>
  <cp:lastModifiedBy>Podoplelova, Olga (Ust-Kamenogorsk - KZ)</cp:lastModifiedBy>
  <cp:revision>3</cp:revision>
  <cp:lastPrinted>2023-10-18T11:26:00Z</cp:lastPrinted>
  <dcterms:created xsi:type="dcterms:W3CDTF">2023-11-24T10:45:00Z</dcterms:created>
  <dcterms:modified xsi:type="dcterms:W3CDTF">2023-11-24T11:12:00Z</dcterms:modified>
</cp:coreProperties>
</file>