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0" w:type="dxa"/>
        <w:tblLayout w:type="fixed"/>
        <w:tblLook w:val="0000" w:firstRow="0" w:lastRow="0" w:firstColumn="0" w:lastColumn="0" w:noHBand="0" w:noVBand="0"/>
      </w:tblPr>
      <w:tblGrid>
        <w:gridCol w:w="3473"/>
        <w:gridCol w:w="3298"/>
        <w:gridCol w:w="236"/>
        <w:gridCol w:w="3473"/>
      </w:tblGrid>
      <w:tr w:rsidR="00427EC5" w14:paraId="20ED8706" w14:textId="77777777" w:rsidTr="00DB2843">
        <w:trPr>
          <w:trHeight w:val="2041"/>
        </w:trPr>
        <w:tc>
          <w:tcPr>
            <w:tcW w:w="3473" w:type="dxa"/>
          </w:tcPr>
          <w:p w14:paraId="5B71F745" w14:textId="77777777" w:rsidR="00427EC5" w:rsidRPr="00530B3F" w:rsidRDefault="00427EC5">
            <w:pPr>
              <w:rPr>
                <w:lang w:val="kk-KZ"/>
              </w:rPr>
            </w:pPr>
          </w:p>
        </w:tc>
        <w:tc>
          <w:tcPr>
            <w:tcW w:w="3298" w:type="dxa"/>
          </w:tcPr>
          <w:p w14:paraId="3E28096D" w14:textId="1D01428B" w:rsidR="00427EC5" w:rsidRDefault="00020215">
            <w:pPr>
              <w:ind w:left="213"/>
            </w:pPr>
            <w:r w:rsidRPr="002D0C1E">
              <w:rPr>
                <w:noProof/>
              </w:rPr>
              <w:drawing>
                <wp:inline distT="0" distB="0" distL="0" distR="0" wp14:anchorId="79B3F3A7" wp14:editId="05D37A23">
                  <wp:extent cx="1409700" cy="1219200"/>
                  <wp:effectExtent l="0" t="0" r="0" b="0"/>
                  <wp:docPr id="1" name="Рисунок 12" descr="Описание: Казцинк-Энерго_анг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Казцинк-Энерго_анг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20FE8200" w14:textId="77777777" w:rsidR="00427EC5" w:rsidRDefault="00427EC5">
            <w:pPr>
              <w:rPr>
                <w:lang w:val="en-US"/>
              </w:rPr>
            </w:pPr>
          </w:p>
        </w:tc>
        <w:tc>
          <w:tcPr>
            <w:tcW w:w="3473" w:type="dxa"/>
          </w:tcPr>
          <w:p w14:paraId="5ECE06F3" w14:textId="77777777" w:rsidR="00427EC5" w:rsidRDefault="00427EC5">
            <w:pPr>
              <w:rPr>
                <w:lang w:val="en-US"/>
              </w:rPr>
            </w:pPr>
          </w:p>
        </w:tc>
      </w:tr>
      <w:tr w:rsidR="00427EC5" w14:paraId="4ED38DAD" w14:textId="77777777" w:rsidTr="00DB2843">
        <w:tc>
          <w:tcPr>
            <w:tcW w:w="3473" w:type="dxa"/>
          </w:tcPr>
          <w:p w14:paraId="5361B67D" w14:textId="77777777" w:rsidR="00427EC5" w:rsidRDefault="00427EC5">
            <w:pPr>
              <w:spacing w:line="360" w:lineRule="auto"/>
              <w:rPr>
                <w:rFonts w:ascii="KZ Arial" w:hAnsi="KZ Arial"/>
                <w:lang w:val="kk-KZ"/>
              </w:rPr>
            </w:pPr>
            <w:r>
              <w:rPr>
                <w:rFonts w:ascii="KZ Arial" w:hAnsi="KZ Arial"/>
                <w:lang w:val="kk-KZ"/>
              </w:rPr>
              <w:t>«КАЗЦИНК-ЭНЕРГО» ЖШС</w:t>
            </w:r>
          </w:p>
        </w:tc>
        <w:tc>
          <w:tcPr>
            <w:tcW w:w="3298" w:type="dxa"/>
          </w:tcPr>
          <w:p w14:paraId="66A2B3EC" w14:textId="77777777" w:rsidR="00427EC5" w:rsidRDefault="00427EC5">
            <w:pPr>
              <w:rPr>
                <w:rFonts w:ascii="KZ Arial" w:hAnsi="KZ Arial"/>
              </w:rPr>
            </w:pPr>
          </w:p>
        </w:tc>
        <w:tc>
          <w:tcPr>
            <w:tcW w:w="236" w:type="dxa"/>
          </w:tcPr>
          <w:p w14:paraId="0ADD4EC3" w14:textId="77777777" w:rsidR="00427EC5" w:rsidRDefault="00427EC5">
            <w:pPr>
              <w:spacing w:line="360" w:lineRule="auto"/>
              <w:rPr>
                <w:rFonts w:ascii="KZ Arial" w:hAnsi="KZ Arial"/>
              </w:rPr>
            </w:pPr>
          </w:p>
        </w:tc>
        <w:tc>
          <w:tcPr>
            <w:tcW w:w="3473" w:type="dxa"/>
          </w:tcPr>
          <w:p w14:paraId="67234323" w14:textId="77777777" w:rsidR="00427EC5" w:rsidRDefault="00427EC5">
            <w:pPr>
              <w:spacing w:line="360" w:lineRule="auto"/>
              <w:rPr>
                <w:rFonts w:ascii="KZ Arial" w:hAnsi="KZ Arial"/>
                <w:lang w:val="kk-KZ"/>
              </w:rPr>
            </w:pPr>
            <w:r>
              <w:rPr>
                <w:rFonts w:ascii="KZ Arial" w:hAnsi="KZ Arial"/>
              </w:rPr>
              <w:t>ТОО «КАЗЦИНК-ЭНЕРГО»</w:t>
            </w:r>
          </w:p>
        </w:tc>
      </w:tr>
    </w:tbl>
    <w:p w14:paraId="24EEF845" w14:textId="77777777" w:rsidR="003D744C" w:rsidRDefault="003D744C" w:rsidP="003D744C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sz w:val="18"/>
          <w:lang w:eastAsia="ko-KR"/>
        </w:rPr>
      </w:pPr>
    </w:p>
    <w:p w14:paraId="7EB74169" w14:textId="37563F1E" w:rsidR="003D744C" w:rsidRDefault="003D744C" w:rsidP="003D744C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sz w:val="30"/>
          <w:lang w:eastAsia="ko-KR"/>
        </w:rPr>
      </w:pPr>
      <w:bookmarkStart w:id="0" w:name="_Hlk126766240"/>
      <w:r>
        <w:rPr>
          <w:rFonts w:ascii="Helv/Kazakh" w:hAnsi="Helv/Kazakh"/>
          <w:b/>
          <w:sz w:val="30"/>
          <w:lang w:val="kk-KZ" w:eastAsia="ko-KR"/>
        </w:rPr>
        <w:t>Б</w:t>
      </w:r>
      <w:r w:rsidR="005D31E5">
        <w:rPr>
          <w:rFonts w:ascii="Helv/Kazakh" w:hAnsi="Helv/Kazakh"/>
          <w:b/>
          <w:sz w:val="30"/>
          <w:lang w:val="kk-KZ" w:eastAsia="ko-KR"/>
        </w:rPr>
        <w:t>Ұ</w:t>
      </w:r>
      <w:r>
        <w:rPr>
          <w:rFonts w:ascii="Helv/Kazakh" w:hAnsi="Helv/Kazakh"/>
          <w:b/>
          <w:sz w:val="30"/>
          <w:lang w:val="kk-KZ" w:eastAsia="ko-KR"/>
        </w:rPr>
        <w:t>ЙРЫК</w:t>
      </w:r>
      <w:r>
        <w:rPr>
          <w:rFonts w:ascii="Helv/Kazakh" w:hAnsi="Helv/Kazakh" w:hint="eastAsia"/>
          <w:b/>
          <w:sz w:val="30"/>
          <w:lang w:eastAsia="ko-KR"/>
        </w:rPr>
        <w:tab/>
      </w:r>
      <w:r>
        <w:rPr>
          <w:rFonts w:ascii="Helv/Kazakh" w:hAnsi="Helv/Kazakh"/>
          <w:b/>
          <w:sz w:val="30"/>
          <w:lang w:val="kk-KZ" w:eastAsia="ko-KR"/>
        </w:rPr>
        <w:t xml:space="preserve">       </w:t>
      </w:r>
      <w:r w:rsidRPr="00D67087">
        <w:rPr>
          <w:rFonts w:ascii="Helv/Kazakh" w:hAnsi="Helv/Kazakh"/>
          <w:b/>
          <w:sz w:val="30"/>
          <w:lang w:val="kk-KZ" w:eastAsia="ko-KR"/>
        </w:rPr>
        <w:t>ПРИКАЗ</w:t>
      </w:r>
    </w:p>
    <w:bookmarkEnd w:id="0"/>
    <w:p w14:paraId="57554AE2" w14:textId="77777777" w:rsidR="002041D2" w:rsidRPr="008C0AA3" w:rsidRDefault="002041D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sz w:val="10"/>
          <w:lang w:eastAsia="ko-KR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35"/>
        <w:gridCol w:w="567"/>
        <w:gridCol w:w="425"/>
        <w:gridCol w:w="1276"/>
        <w:gridCol w:w="3402"/>
        <w:gridCol w:w="567"/>
        <w:gridCol w:w="992"/>
        <w:gridCol w:w="1276"/>
      </w:tblGrid>
      <w:tr w:rsidR="002041D2" w14:paraId="349FA977" w14:textId="77777777" w:rsidTr="00CA35D2">
        <w:trPr>
          <w:gridAfter w:val="1"/>
          <w:wAfter w:w="1276" w:type="dxa"/>
        </w:trPr>
        <w:tc>
          <w:tcPr>
            <w:tcW w:w="1735" w:type="dxa"/>
            <w:tcBorders>
              <w:bottom w:val="single" w:sz="4" w:space="0" w:color="auto"/>
            </w:tcBorders>
          </w:tcPr>
          <w:p w14:paraId="7E26B61C" w14:textId="3C75A033" w:rsidR="002041D2" w:rsidRPr="005D31E5" w:rsidRDefault="00F626F8" w:rsidP="008B1F8C">
            <w:pPr>
              <w:pStyle w:val="a3"/>
              <w:jc w:val="both"/>
              <w:rPr>
                <w:sz w:val="22"/>
                <w:lang w:val="kk-KZ" w:eastAsia="ko-KR"/>
              </w:rPr>
            </w:pPr>
            <w:r>
              <w:rPr>
                <w:sz w:val="22"/>
                <w:lang w:eastAsia="ko-KR"/>
              </w:rPr>
              <w:t xml:space="preserve"> </w:t>
            </w:r>
            <w:r w:rsidR="004D70E9">
              <w:rPr>
                <w:sz w:val="22"/>
                <w:lang w:eastAsia="ko-KR"/>
              </w:rPr>
              <w:t xml:space="preserve">       </w:t>
            </w:r>
            <w:r w:rsidR="00472FD3">
              <w:rPr>
                <w:sz w:val="22"/>
                <w:lang w:val="en-US" w:eastAsia="ko-KR"/>
              </w:rPr>
              <w:t xml:space="preserve">02 </w:t>
            </w:r>
            <w:r w:rsidR="00472FD3">
              <w:rPr>
                <w:sz w:val="22"/>
                <w:lang w:eastAsia="ko-KR"/>
              </w:rPr>
              <w:t>м</w:t>
            </w:r>
            <w:r w:rsidR="005D31E5">
              <w:rPr>
                <w:sz w:val="22"/>
                <w:lang w:val="kk-KZ" w:eastAsia="ko-KR"/>
              </w:rPr>
              <w:t xml:space="preserve">амыр </w:t>
            </w:r>
          </w:p>
        </w:tc>
        <w:tc>
          <w:tcPr>
            <w:tcW w:w="567" w:type="dxa"/>
          </w:tcPr>
          <w:p w14:paraId="2E255399" w14:textId="77777777" w:rsidR="002041D2" w:rsidRDefault="00C7581A">
            <w:pPr>
              <w:pStyle w:val="a3"/>
              <w:jc w:val="both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20</w:t>
            </w:r>
            <w:r w:rsidR="00891B2B">
              <w:rPr>
                <w:sz w:val="22"/>
                <w:lang w:eastAsia="ko-KR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904DF22" w14:textId="77777777" w:rsidR="002041D2" w:rsidRPr="008C0AA3" w:rsidRDefault="007D5D2A">
            <w:pPr>
              <w:pStyle w:val="a3"/>
              <w:jc w:val="both"/>
              <w:rPr>
                <w:sz w:val="22"/>
                <w:lang w:eastAsia="ko-KR"/>
              </w:rPr>
            </w:pPr>
            <w:r w:rsidRPr="008C0AA3">
              <w:rPr>
                <w:sz w:val="22"/>
                <w:lang w:eastAsia="ko-KR"/>
              </w:rPr>
              <w:t>3</w:t>
            </w:r>
          </w:p>
        </w:tc>
        <w:tc>
          <w:tcPr>
            <w:tcW w:w="4678" w:type="dxa"/>
            <w:gridSpan w:val="2"/>
          </w:tcPr>
          <w:p w14:paraId="7AF11149" w14:textId="77777777" w:rsidR="002041D2" w:rsidRDefault="002041D2">
            <w:pPr>
              <w:pStyle w:val="a3"/>
              <w:jc w:val="both"/>
              <w:rPr>
                <w:sz w:val="22"/>
                <w:lang w:eastAsia="ko-KR"/>
              </w:rPr>
            </w:pPr>
          </w:p>
        </w:tc>
        <w:tc>
          <w:tcPr>
            <w:tcW w:w="567" w:type="dxa"/>
          </w:tcPr>
          <w:p w14:paraId="0D3119FB" w14:textId="77777777" w:rsidR="002041D2" w:rsidRDefault="00144CC5">
            <w:pPr>
              <w:pStyle w:val="a3"/>
              <w:ind w:hanging="108"/>
              <w:jc w:val="center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BE5A6C" w14:textId="2A4C5584" w:rsidR="002041D2" w:rsidRPr="00472FD3" w:rsidRDefault="00472FD3">
            <w:pPr>
              <w:pStyle w:val="a3"/>
              <w:jc w:val="both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275</w:t>
            </w:r>
          </w:p>
        </w:tc>
      </w:tr>
      <w:tr w:rsidR="002041D2" w:rsidRPr="008C0AA3" w14:paraId="76D6F948" w14:textId="77777777" w:rsidTr="00CA35D2">
        <w:trPr>
          <w:cantSplit/>
        </w:trPr>
        <w:tc>
          <w:tcPr>
            <w:tcW w:w="4003" w:type="dxa"/>
            <w:gridSpan w:val="4"/>
          </w:tcPr>
          <w:p w14:paraId="6C3517F7" w14:textId="77777777" w:rsidR="002041D2" w:rsidRPr="008C0AA3" w:rsidRDefault="002041D2">
            <w:pPr>
              <w:pStyle w:val="a3"/>
              <w:ind w:hanging="108"/>
              <w:jc w:val="both"/>
              <w:rPr>
                <w:rFonts w:ascii="Times/Kazakh" w:hAnsi="Times/Kazakh"/>
                <w:sz w:val="20"/>
                <w:szCs w:val="20"/>
                <w:lang w:eastAsia="ko-KR"/>
              </w:rPr>
            </w:pPr>
          </w:p>
          <w:p w14:paraId="4BE5417C" w14:textId="77777777" w:rsidR="002041D2" w:rsidRPr="008C0AA3" w:rsidRDefault="003D744C">
            <w:pPr>
              <w:pStyle w:val="a3"/>
              <w:ind w:hanging="108"/>
              <w:jc w:val="both"/>
              <w:rPr>
                <w:rFonts w:ascii="Times/Kazakh" w:hAnsi="Times/Kazakh"/>
                <w:sz w:val="20"/>
                <w:szCs w:val="20"/>
                <w:lang w:eastAsia="ko-KR"/>
              </w:rPr>
            </w:pPr>
            <w:proofErr w:type="spellStart"/>
            <w:r w:rsidRPr="00D67087">
              <w:rPr>
                <w:rFonts w:ascii="Times/Kazakh" w:hAnsi="Times/Kazakh"/>
                <w:lang w:eastAsia="ko-KR"/>
              </w:rPr>
              <w:t>Өскемен</w:t>
            </w:r>
            <w:proofErr w:type="spellEnd"/>
            <w:r w:rsidRPr="00D67087">
              <w:rPr>
                <w:rFonts w:ascii="Times/Kazakh" w:hAnsi="Times/Kazakh"/>
                <w:lang w:eastAsia="ko-KR"/>
              </w:rPr>
              <w:t xml:space="preserve"> қ.</w:t>
            </w:r>
          </w:p>
        </w:tc>
        <w:tc>
          <w:tcPr>
            <w:tcW w:w="3402" w:type="dxa"/>
          </w:tcPr>
          <w:p w14:paraId="350E1B79" w14:textId="77777777" w:rsidR="002041D2" w:rsidRPr="008C0AA3" w:rsidRDefault="002041D2">
            <w:pPr>
              <w:pStyle w:val="a3"/>
              <w:jc w:val="both"/>
              <w:rPr>
                <w:rFonts w:ascii="Times/Kazakh" w:hAnsi="Times/Kazakh"/>
                <w:sz w:val="20"/>
                <w:szCs w:val="20"/>
                <w:lang w:eastAsia="ko-KR"/>
              </w:rPr>
            </w:pPr>
          </w:p>
        </w:tc>
        <w:tc>
          <w:tcPr>
            <w:tcW w:w="2835" w:type="dxa"/>
            <w:gridSpan w:val="3"/>
          </w:tcPr>
          <w:p w14:paraId="7940BA3C" w14:textId="77777777" w:rsidR="002041D2" w:rsidRPr="008C0AA3" w:rsidRDefault="002041D2">
            <w:pPr>
              <w:pStyle w:val="a3"/>
              <w:jc w:val="both"/>
              <w:rPr>
                <w:rFonts w:ascii="Times/Kazakh" w:hAnsi="Times/Kazakh"/>
                <w:sz w:val="20"/>
                <w:szCs w:val="20"/>
                <w:lang w:eastAsia="ko-KR"/>
              </w:rPr>
            </w:pPr>
          </w:p>
          <w:p w14:paraId="4335825D" w14:textId="77777777" w:rsidR="002041D2" w:rsidRPr="008C0AA3" w:rsidRDefault="00144CC5">
            <w:pPr>
              <w:pStyle w:val="a3"/>
              <w:jc w:val="both"/>
              <w:rPr>
                <w:rFonts w:ascii="Times/Kazakh" w:hAnsi="Times/Kazakh"/>
                <w:sz w:val="20"/>
                <w:szCs w:val="20"/>
                <w:lang w:eastAsia="ko-KR"/>
              </w:rPr>
            </w:pPr>
            <w:r w:rsidRPr="008C0AA3">
              <w:rPr>
                <w:rFonts w:ascii="Times/Kazakh" w:hAnsi="Times/Kazakh"/>
                <w:sz w:val="20"/>
                <w:szCs w:val="20"/>
                <w:lang w:eastAsia="ko-KR"/>
              </w:rPr>
              <w:t>г. Усть-Каменогорск</w:t>
            </w:r>
          </w:p>
        </w:tc>
      </w:tr>
    </w:tbl>
    <w:p w14:paraId="302634A5" w14:textId="77777777" w:rsidR="002041D2" w:rsidRDefault="002041D2">
      <w:pPr>
        <w:ind w:firstLine="709"/>
        <w:jc w:val="both"/>
      </w:pPr>
    </w:p>
    <w:p w14:paraId="7AC0F8B6" w14:textId="77777777" w:rsidR="005D31E5" w:rsidRPr="00DA2896" w:rsidRDefault="005D31E5" w:rsidP="005D31E5">
      <w:pPr>
        <w:jc w:val="both"/>
        <w:rPr>
          <w:rFonts w:eastAsia="Batang"/>
          <w:b/>
          <w:lang w:val="kk-KZ"/>
        </w:rPr>
      </w:pPr>
      <w:r w:rsidRPr="00DA2896">
        <w:rPr>
          <w:rFonts w:eastAsia="Batang"/>
          <w:b/>
          <w:lang w:val="kk-KZ"/>
        </w:rPr>
        <w:t xml:space="preserve">Шығыны 2023 жылға арналған тарифтерді қалыптастырған </w:t>
      </w:r>
    </w:p>
    <w:p w14:paraId="58125E05" w14:textId="77777777" w:rsidR="005D31E5" w:rsidRPr="00DA2896" w:rsidRDefault="005D31E5" w:rsidP="005D31E5">
      <w:pPr>
        <w:jc w:val="both"/>
        <w:rPr>
          <w:rFonts w:eastAsia="Batang"/>
          <w:b/>
          <w:lang w:val="kk-KZ"/>
        </w:rPr>
      </w:pPr>
      <w:r w:rsidRPr="00DA2896">
        <w:rPr>
          <w:rFonts w:eastAsia="Batang"/>
          <w:b/>
          <w:lang w:val="kk-KZ"/>
        </w:rPr>
        <w:t xml:space="preserve">кезде ескерілетін табиғи монополия субъектілері сатып алатын </w:t>
      </w:r>
    </w:p>
    <w:p w14:paraId="53ADC20D" w14:textId="77777777" w:rsidR="005D31E5" w:rsidRPr="00DA2896" w:rsidRDefault="005D31E5" w:rsidP="005D31E5">
      <w:pPr>
        <w:jc w:val="both"/>
        <w:rPr>
          <w:rFonts w:eastAsia="Batang"/>
          <w:b/>
          <w:lang w:val="kk-KZ"/>
        </w:rPr>
      </w:pPr>
      <w:r w:rsidRPr="00DA2896">
        <w:rPr>
          <w:rFonts w:eastAsia="Batang"/>
          <w:b/>
          <w:lang w:val="kk-KZ"/>
        </w:rPr>
        <w:t xml:space="preserve">тауарлар, жұмыстар және көрсетілетін қызметтер </w:t>
      </w:r>
    </w:p>
    <w:p w14:paraId="4BFA5D90" w14:textId="77777777" w:rsidR="005D31E5" w:rsidRPr="00DA2896" w:rsidRDefault="005D31E5" w:rsidP="005D31E5">
      <w:pPr>
        <w:jc w:val="both"/>
        <w:rPr>
          <w:rFonts w:eastAsia="Batang"/>
          <w:b/>
          <w:lang w:val="kk-KZ"/>
        </w:rPr>
      </w:pPr>
      <w:r w:rsidRPr="00DA2896">
        <w:rPr>
          <w:rFonts w:eastAsia="Batang"/>
          <w:b/>
          <w:lang w:val="kk-KZ"/>
        </w:rPr>
        <w:t>тізбесіне өзгерістер мен толықтырулар енгізу туралы</w:t>
      </w:r>
    </w:p>
    <w:p w14:paraId="5EE44C48" w14:textId="77777777" w:rsidR="005D31E5" w:rsidRPr="00DA2896" w:rsidRDefault="005D31E5" w:rsidP="005D31E5">
      <w:pPr>
        <w:ind w:firstLine="340"/>
        <w:jc w:val="both"/>
        <w:rPr>
          <w:rFonts w:eastAsia="Batang"/>
          <w:lang w:val="kk-KZ"/>
        </w:rPr>
      </w:pPr>
    </w:p>
    <w:p w14:paraId="774F405E" w14:textId="77777777" w:rsidR="005D31E5" w:rsidRPr="00DA2896" w:rsidRDefault="005D31E5" w:rsidP="005D31E5">
      <w:pPr>
        <w:ind w:firstLine="340"/>
        <w:jc w:val="both"/>
        <w:rPr>
          <w:rFonts w:eastAsia="Batang"/>
          <w:lang w:val="kk-KZ"/>
        </w:rPr>
      </w:pPr>
    </w:p>
    <w:p w14:paraId="36654AAA" w14:textId="77777777" w:rsidR="005D31E5" w:rsidRPr="00DA2896" w:rsidRDefault="005D31E5" w:rsidP="005D31E5">
      <w:pPr>
        <w:ind w:firstLine="426"/>
        <w:jc w:val="both"/>
        <w:rPr>
          <w:rFonts w:eastAsia="Batang"/>
          <w:lang w:val="kk-KZ"/>
        </w:rPr>
      </w:pPr>
      <w:r w:rsidRPr="00DA2896">
        <w:rPr>
          <w:rFonts w:eastAsia="Batang"/>
          <w:lang w:val="kk-KZ"/>
        </w:rPr>
        <w:t xml:space="preserve">Қазақстан Республикасы Ұлттық экономика министрінің 2019 жылғы 13 тамыздағы № 73 бұйрығымен бекітілген «Табиғи монополиялар субъектілерінің қызметін жүзеге асыру қағидаларының» 44-тармағын басшылыққа алып,  </w:t>
      </w:r>
    </w:p>
    <w:p w14:paraId="16DF2BF4" w14:textId="77777777" w:rsidR="002041D2" w:rsidRPr="005D31E5" w:rsidRDefault="002041D2">
      <w:pPr>
        <w:jc w:val="both"/>
        <w:rPr>
          <w:sz w:val="22"/>
          <w:szCs w:val="22"/>
          <w:lang w:val="kk-KZ"/>
        </w:rPr>
      </w:pPr>
    </w:p>
    <w:p w14:paraId="75A77390" w14:textId="77777777" w:rsidR="005D31E5" w:rsidRPr="00DA2896" w:rsidRDefault="005D31E5" w:rsidP="005D31E5">
      <w:pPr>
        <w:jc w:val="both"/>
        <w:rPr>
          <w:rFonts w:eastAsia="Batang"/>
          <w:b/>
          <w:lang w:val="kk-KZ"/>
        </w:rPr>
      </w:pPr>
      <w:r w:rsidRPr="00DA2896">
        <w:rPr>
          <w:rFonts w:eastAsia="Batang"/>
          <w:b/>
          <w:lang w:val="kk-KZ"/>
        </w:rPr>
        <w:t>БҰЙЫРАМЫН:</w:t>
      </w:r>
    </w:p>
    <w:p w14:paraId="1C0924EA" w14:textId="77777777" w:rsidR="002041D2" w:rsidRPr="005D31E5" w:rsidRDefault="002041D2">
      <w:pPr>
        <w:jc w:val="both"/>
        <w:rPr>
          <w:sz w:val="22"/>
          <w:szCs w:val="22"/>
          <w:lang w:val="kk-KZ"/>
        </w:rPr>
      </w:pPr>
    </w:p>
    <w:p w14:paraId="32DA05F2" w14:textId="77777777" w:rsidR="005D31E5" w:rsidRPr="00DA2896" w:rsidRDefault="005D31E5" w:rsidP="005D31E5">
      <w:pPr>
        <w:ind w:firstLine="340"/>
        <w:jc w:val="both"/>
        <w:rPr>
          <w:rFonts w:eastAsia="Batang"/>
          <w:lang w:val="kk-KZ"/>
        </w:rPr>
      </w:pPr>
      <w:r w:rsidRPr="00DA2896">
        <w:rPr>
          <w:rFonts w:eastAsia="Batang"/>
          <w:lang w:val="kk-KZ"/>
        </w:rPr>
        <w:t>1. Директордың 14.11.2022 ж. № 546 бұйрығымен бекітілген «Казцинк-Энерго» ЖШС көрсететін электр энергиясын беру жөніндегі 2023 жылға арналған қызмет тарифін бекіткен кезде ескерілетін табиғи монополия субъектілері сатып алатын тауарлар, жұмыстар және көрсетілетін қызметтер тізбесіне» 1-қосымшаға сәйкес толықтырулар мен өзгерістер енгізілсін.</w:t>
      </w:r>
    </w:p>
    <w:p w14:paraId="7122EEE6" w14:textId="1C2F6C03" w:rsidR="005D31E5" w:rsidRPr="00DA2896" w:rsidRDefault="005D31E5" w:rsidP="005D31E5">
      <w:pPr>
        <w:ind w:firstLine="340"/>
        <w:jc w:val="both"/>
        <w:rPr>
          <w:rFonts w:eastAsia="Batang"/>
          <w:lang w:val="kk-KZ"/>
        </w:rPr>
      </w:pPr>
      <w:r w:rsidRPr="00DA2896">
        <w:rPr>
          <w:rFonts w:eastAsia="Batang"/>
          <w:lang w:val="kk-KZ"/>
        </w:rPr>
        <w:t xml:space="preserve">2. Осы бұйрықтың орындалуын бақылау «Казцинк-Энерго» ЖШС </w:t>
      </w:r>
      <w:r w:rsidRPr="00DA2896">
        <w:rPr>
          <w:rFonts w:eastAsia="Batang"/>
          <w:color w:val="000000"/>
          <w:lang w:val="kk-KZ"/>
        </w:rPr>
        <w:t xml:space="preserve"> логистика бөлімінің бастығы А.Ж. Бахтияровқа</w:t>
      </w:r>
      <w:r w:rsidRPr="00DA2896">
        <w:rPr>
          <w:rFonts w:eastAsia="Batang"/>
          <w:lang w:val="kk-KZ"/>
        </w:rPr>
        <w:t xml:space="preserve"> жүктелсін, орындалуын </w:t>
      </w:r>
      <w:r>
        <w:rPr>
          <w:rFonts w:eastAsia="Batang"/>
          <w:lang w:val="kk-KZ"/>
        </w:rPr>
        <w:t xml:space="preserve">бақылау </w:t>
      </w:r>
      <w:r w:rsidRPr="00DA2896">
        <w:rPr>
          <w:rFonts w:eastAsia="Batang"/>
          <w:lang w:val="kk-KZ"/>
        </w:rPr>
        <w:t>туралы ақпаратты директор И.А. Сальниковаға берсін.</w:t>
      </w:r>
    </w:p>
    <w:p w14:paraId="532B4AB4" w14:textId="77777777" w:rsidR="004D70E9" w:rsidRDefault="004D70E9" w:rsidP="00C95184">
      <w:pPr>
        <w:ind w:firstLine="340"/>
        <w:jc w:val="both"/>
      </w:pPr>
    </w:p>
    <w:p w14:paraId="3EDDBF92" w14:textId="6209780E" w:rsidR="004D70E9" w:rsidRPr="004166F7" w:rsidRDefault="005D31E5" w:rsidP="00472FD3">
      <w:pPr>
        <w:jc w:val="both"/>
      </w:pPr>
      <w:r>
        <w:rPr>
          <w:lang w:val="kk-KZ"/>
        </w:rPr>
        <w:t xml:space="preserve">Бас </w:t>
      </w:r>
      <w:r w:rsidR="00472FD3">
        <w:t xml:space="preserve">инженер                                                                                                   </w:t>
      </w:r>
      <w:proofErr w:type="spellStart"/>
      <w:r w:rsidR="00472FD3">
        <w:t>А.С.Соснин</w:t>
      </w:r>
      <w:proofErr w:type="spellEnd"/>
      <w:r w:rsidR="00472FD3">
        <w:t xml:space="preserve">                  </w:t>
      </w:r>
    </w:p>
    <w:p w14:paraId="30DC19BC" w14:textId="6827E82C" w:rsidR="00C95184" w:rsidRPr="005D31E5" w:rsidRDefault="005D31E5" w:rsidP="00C95184">
      <w:pPr>
        <w:tabs>
          <w:tab w:val="left" w:pos="7371"/>
        </w:tabs>
        <w:rPr>
          <w:lang w:val="kk-KZ"/>
        </w:rPr>
      </w:pPr>
      <w:r>
        <w:rPr>
          <w:lang w:val="kk-KZ"/>
        </w:rPr>
        <w:t>Қолбелгілер:</w:t>
      </w:r>
    </w:p>
    <w:p w14:paraId="06D419CA" w14:textId="77777777" w:rsidR="00D15780" w:rsidRPr="00194FB1" w:rsidRDefault="00D15780" w:rsidP="00D15780">
      <w:r w:rsidRPr="00194FB1">
        <w:t xml:space="preserve">          </w:t>
      </w:r>
    </w:p>
    <w:p w14:paraId="5E66A8F8" w14:textId="77777777" w:rsidR="005D31E5" w:rsidRPr="00DA2896" w:rsidRDefault="005D31E5" w:rsidP="005D31E5">
      <w:pPr>
        <w:rPr>
          <w:rFonts w:eastAsia="Batang"/>
          <w:color w:val="000000"/>
          <w:lang w:val="kk-KZ" w:bidi="he-IL"/>
        </w:rPr>
      </w:pPr>
      <w:r w:rsidRPr="00DA2896">
        <w:rPr>
          <w:rFonts w:eastAsia="Batang"/>
          <w:lang w:val="kk-KZ"/>
        </w:rPr>
        <w:t xml:space="preserve">Логистика бөлімінің бастығы </w:t>
      </w:r>
      <w:r w:rsidRPr="00DA2896">
        <w:rPr>
          <w:rFonts w:eastAsia="Batang"/>
          <w:color w:val="000000"/>
          <w:lang w:val="kk-KZ" w:bidi="he-IL"/>
        </w:rPr>
        <w:t xml:space="preserve">                                                                                       </w:t>
      </w:r>
      <w:r>
        <w:rPr>
          <w:rFonts w:eastAsia="Batang"/>
          <w:color w:val="000000"/>
          <w:lang w:val="kk-KZ" w:bidi="he-IL"/>
        </w:rPr>
        <w:t>    </w:t>
      </w:r>
      <w:r w:rsidRPr="00DA2896">
        <w:rPr>
          <w:rFonts w:eastAsia="Batang"/>
          <w:lang w:val="kk-KZ"/>
        </w:rPr>
        <w:t>А.Ж. Бахтияров</w:t>
      </w:r>
      <w:r w:rsidRPr="00DA2896">
        <w:rPr>
          <w:rFonts w:eastAsia="Batang"/>
          <w:color w:val="000000"/>
          <w:lang w:val="kk-KZ" w:bidi="he-IL"/>
        </w:rPr>
        <w:t xml:space="preserve">       </w:t>
      </w:r>
    </w:p>
    <w:p w14:paraId="236D153A" w14:textId="77777777" w:rsidR="005D31E5" w:rsidRPr="00DA2896" w:rsidRDefault="005D31E5" w:rsidP="005D31E5">
      <w:pPr>
        <w:rPr>
          <w:rFonts w:eastAsia="Batang"/>
          <w:color w:val="000000"/>
          <w:lang w:val="kk-KZ" w:bidi="he-IL"/>
        </w:rPr>
      </w:pPr>
      <w:r w:rsidRPr="00DA2896">
        <w:rPr>
          <w:rFonts w:eastAsia="Batang"/>
          <w:color w:val="000000"/>
          <w:lang w:val="kk-KZ" w:bidi="he-IL"/>
        </w:rPr>
        <w:t xml:space="preserve">                                                                                  </w:t>
      </w:r>
    </w:p>
    <w:p w14:paraId="2AD41176" w14:textId="77777777" w:rsidR="005D31E5" w:rsidRPr="00DA2896" w:rsidRDefault="005D31E5" w:rsidP="005D31E5">
      <w:pPr>
        <w:tabs>
          <w:tab w:val="left" w:pos="-1985"/>
        </w:tabs>
        <w:jc w:val="both"/>
        <w:rPr>
          <w:rFonts w:eastAsia="Batang"/>
          <w:color w:val="000000"/>
          <w:lang w:val="kk-KZ"/>
        </w:rPr>
      </w:pPr>
      <w:r w:rsidRPr="00DA2896">
        <w:rPr>
          <w:rFonts w:eastAsia="Batang"/>
          <w:color w:val="000000"/>
          <w:lang w:val="kk-KZ"/>
        </w:rPr>
        <w:t>Заң жұмысы және тарифтер</w:t>
      </w:r>
    </w:p>
    <w:p w14:paraId="24AEA8F8" w14:textId="77777777" w:rsidR="005D31E5" w:rsidRPr="00DA2896" w:rsidRDefault="005D31E5" w:rsidP="005D31E5">
      <w:pPr>
        <w:rPr>
          <w:lang w:val="kk-KZ"/>
        </w:rPr>
      </w:pPr>
      <w:r w:rsidRPr="00DA2896">
        <w:rPr>
          <w:rFonts w:eastAsia="Batang"/>
          <w:lang w:val="kk-KZ"/>
        </w:rPr>
        <w:t xml:space="preserve">бөлімінің бастығы                                                                                                         </w:t>
      </w:r>
      <w:r>
        <w:rPr>
          <w:rFonts w:eastAsia="Batang"/>
          <w:lang w:val="kk-KZ"/>
        </w:rPr>
        <w:t xml:space="preserve">  </w:t>
      </w:r>
      <w:r w:rsidRPr="00DA2896">
        <w:rPr>
          <w:rFonts w:eastAsia="Batang"/>
          <w:lang w:val="kk-KZ"/>
        </w:rPr>
        <w:t> </w:t>
      </w:r>
      <w:r w:rsidRPr="00DA2896">
        <w:rPr>
          <w:lang w:val="kk-KZ"/>
        </w:rPr>
        <w:t>Е.Е.</w:t>
      </w:r>
      <w:r>
        <w:rPr>
          <w:lang w:val="kk-KZ"/>
        </w:rPr>
        <w:t> </w:t>
      </w:r>
      <w:r w:rsidRPr="00DA2896">
        <w:rPr>
          <w:lang w:val="kk-KZ"/>
        </w:rPr>
        <w:t>Новолодская</w:t>
      </w:r>
    </w:p>
    <w:p w14:paraId="5B950869" w14:textId="77777777" w:rsidR="005D31E5" w:rsidRPr="00DA2896" w:rsidRDefault="005D31E5" w:rsidP="005D31E5">
      <w:pPr>
        <w:rPr>
          <w:rFonts w:eastAsia="Batang"/>
          <w:color w:val="000000"/>
          <w:lang w:val="kk-KZ" w:bidi="he-IL"/>
        </w:rPr>
      </w:pPr>
    </w:p>
    <w:p w14:paraId="7F708792" w14:textId="77777777" w:rsidR="005D31E5" w:rsidRPr="00DA2896" w:rsidRDefault="005D31E5" w:rsidP="005D31E5">
      <w:pPr>
        <w:rPr>
          <w:rFonts w:eastAsia="Batang"/>
          <w:color w:val="000000"/>
          <w:lang w:val="kk-KZ" w:bidi="he-IL"/>
        </w:rPr>
      </w:pPr>
      <w:r w:rsidRPr="00DA2896">
        <w:rPr>
          <w:rFonts w:eastAsia="Batang"/>
          <w:color w:val="000000"/>
          <w:lang w:val="kk-KZ" w:bidi="he-IL"/>
        </w:rPr>
        <w:t xml:space="preserve">Бюджеттік бөлімнің бастығы                                                                                           И.С. Тюменцева                                          </w:t>
      </w:r>
    </w:p>
    <w:p w14:paraId="36863404" w14:textId="77777777" w:rsidR="004715CA" w:rsidRPr="005D31E5" w:rsidRDefault="00B31511" w:rsidP="004715CA">
      <w:pPr>
        <w:rPr>
          <w:color w:val="000000"/>
          <w:lang w:val="kk-KZ" w:bidi="he-IL"/>
        </w:rPr>
      </w:pPr>
      <w:r w:rsidRPr="005D31E5">
        <w:rPr>
          <w:color w:val="000000"/>
          <w:lang w:val="kk-KZ" w:bidi="he-IL"/>
        </w:rPr>
        <w:t xml:space="preserve">                </w:t>
      </w:r>
      <w:r w:rsidR="004715CA" w:rsidRPr="005D31E5">
        <w:rPr>
          <w:color w:val="000000"/>
          <w:lang w:val="kk-KZ" w:bidi="he-IL"/>
        </w:rPr>
        <w:t xml:space="preserve">                    </w:t>
      </w:r>
    </w:p>
    <w:p w14:paraId="55865964" w14:textId="43FA3F09" w:rsidR="004715CA" w:rsidRPr="00194FB1" w:rsidRDefault="005D31E5" w:rsidP="004715CA">
      <w:pPr>
        <w:rPr>
          <w:lang w:val="kk-KZ"/>
        </w:rPr>
      </w:pPr>
      <w:r>
        <w:rPr>
          <w:color w:val="000000"/>
          <w:lang w:val="kk-KZ" w:bidi="he-IL"/>
        </w:rPr>
        <w:t>Орындаушы</w:t>
      </w:r>
      <w:r w:rsidR="00897C6B" w:rsidRPr="005D31E5">
        <w:rPr>
          <w:color w:val="000000"/>
          <w:lang w:val="kk-KZ" w:bidi="he-IL"/>
        </w:rPr>
        <w:t>:</w:t>
      </w:r>
      <w:r w:rsidR="00747074" w:rsidRPr="005D31E5">
        <w:rPr>
          <w:color w:val="000000"/>
          <w:lang w:val="kk-KZ" w:bidi="he-IL"/>
        </w:rPr>
        <w:t xml:space="preserve"> </w:t>
      </w:r>
      <w:r w:rsidR="00F06CA3" w:rsidRPr="005D31E5">
        <w:rPr>
          <w:color w:val="000000"/>
          <w:lang w:val="kk-KZ" w:bidi="he-IL"/>
        </w:rPr>
        <w:t>Д.</w:t>
      </w:r>
      <w:r w:rsidR="00213121" w:rsidRPr="005D31E5">
        <w:rPr>
          <w:color w:val="000000"/>
          <w:lang w:val="kk-KZ" w:bidi="he-IL"/>
        </w:rPr>
        <w:t>С</w:t>
      </w:r>
      <w:r w:rsidR="00F06CA3" w:rsidRPr="005D31E5">
        <w:rPr>
          <w:color w:val="000000"/>
          <w:lang w:val="kk-KZ" w:bidi="he-IL"/>
        </w:rPr>
        <w:t xml:space="preserve">. </w:t>
      </w:r>
      <w:r w:rsidR="00213121" w:rsidRPr="005D31E5">
        <w:rPr>
          <w:color w:val="000000"/>
          <w:lang w:val="kk-KZ" w:bidi="he-IL"/>
        </w:rPr>
        <w:t>Беседин</w:t>
      </w:r>
      <w:r w:rsidR="00747074" w:rsidRPr="005D31E5">
        <w:rPr>
          <w:color w:val="000000"/>
          <w:lang w:val="kk-KZ" w:bidi="he-IL"/>
        </w:rPr>
        <w:t xml:space="preserve"> </w:t>
      </w:r>
      <w:r w:rsidR="004A3AB3" w:rsidRPr="00194FB1">
        <w:rPr>
          <w:lang w:val="kk-KZ"/>
        </w:rPr>
        <w:t>29-12-</w:t>
      </w:r>
      <w:r w:rsidR="00213121" w:rsidRPr="00194FB1">
        <w:rPr>
          <w:lang w:val="kk-KZ"/>
        </w:rPr>
        <w:t>08</w:t>
      </w:r>
    </w:p>
    <w:p w14:paraId="4EE3E1C9" w14:textId="77777777" w:rsidR="0065681A" w:rsidRDefault="0065681A" w:rsidP="005D31E5">
      <w:pPr>
        <w:tabs>
          <w:tab w:val="left" w:pos="708"/>
          <w:tab w:val="center" w:pos="4153"/>
          <w:tab w:val="right" w:pos="8306"/>
        </w:tabs>
        <w:jc w:val="both"/>
        <w:rPr>
          <w:lang w:val="kk-KZ" w:eastAsia="ko-KR"/>
        </w:rPr>
      </w:pPr>
      <w:bookmarkStart w:id="1" w:name="_Hlk126766321"/>
    </w:p>
    <w:p w14:paraId="20DD4482" w14:textId="1C5DA085" w:rsidR="005D31E5" w:rsidRPr="00DA2896" w:rsidRDefault="005D31E5" w:rsidP="005D31E5">
      <w:pPr>
        <w:tabs>
          <w:tab w:val="left" w:pos="708"/>
          <w:tab w:val="center" w:pos="4153"/>
          <w:tab w:val="right" w:pos="8306"/>
        </w:tabs>
        <w:jc w:val="both"/>
        <w:rPr>
          <w:lang w:val="kk-KZ" w:eastAsia="ko-KR"/>
        </w:rPr>
      </w:pPr>
      <w:r w:rsidRPr="00DA2896">
        <w:rPr>
          <w:lang w:val="kk-KZ" w:eastAsia="ko-KR"/>
        </w:rPr>
        <w:t>Дұрыс</w:t>
      </w:r>
    </w:p>
    <w:p w14:paraId="6399FDAD" w14:textId="77777777" w:rsidR="005D31E5" w:rsidRPr="00DA2896" w:rsidRDefault="005D31E5" w:rsidP="005D31E5">
      <w:pPr>
        <w:tabs>
          <w:tab w:val="left" w:pos="-1985"/>
        </w:tabs>
        <w:jc w:val="both"/>
        <w:rPr>
          <w:rFonts w:eastAsia="Batang"/>
          <w:color w:val="000000"/>
          <w:lang w:val="kk-KZ"/>
        </w:rPr>
      </w:pPr>
      <w:bookmarkStart w:id="2" w:name="_Hlk129949676"/>
      <w:bookmarkStart w:id="3" w:name="_Hlk132701570"/>
      <w:r w:rsidRPr="00DA2896">
        <w:rPr>
          <w:rFonts w:eastAsia="Batang"/>
          <w:color w:val="000000"/>
          <w:lang w:val="kk-KZ"/>
        </w:rPr>
        <w:t>Заң жұмысы және тарифтер</w:t>
      </w:r>
    </w:p>
    <w:p w14:paraId="25A5B682" w14:textId="77777777" w:rsidR="005D31E5" w:rsidRPr="00DA2896" w:rsidRDefault="005D31E5" w:rsidP="005D31E5">
      <w:pPr>
        <w:rPr>
          <w:rFonts w:eastAsia="Batang"/>
          <w:lang w:val="kk-KZ"/>
        </w:rPr>
      </w:pPr>
      <w:r w:rsidRPr="00DA2896">
        <w:rPr>
          <w:rFonts w:eastAsia="Batang"/>
          <w:lang w:val="kk-KZ"/>
        </w:rPr>
        <w:t xml:space="preserve">бөлімінің жетекші маманы                                      </w:t>
      </w:r>
      <w:bookmarkEnd w:id="2"/>
      <w:r w:rsidRPr="00DA2896">
        <w:rPr>
          <w:rFonts w:eastAsia="Batang"/>
          <w:lang w:val="kk-KZ"/>
        </w:rPr>
        <w:t xml:space="preserve">қ/қ                                       </w:t>
      </w:r>
      <w:r>
        <w:rPr>
          <w:rFonts w:eastAsia="Batang"/>
          <w:lang w:val="kk-KZ"/>
        </w:rPr>
        <w:t>                  </w:t>
      </w:r>
      <w:bookmarkEnd w:id="3"/>
      <w:r w:rsidRPr="00DA2896">
        <w:rPr>
          <w:rFonts w:eastAsia="Batang"/>
          <w:lang w:val="kk-KZ"/>
        </w:rPr>
        <w:t>И.В.Ерёмина</w:t>
      </w:r>
    </w:p>
    <w:p w14:paraId="50984E42" w14:textId="69B60066" w:rsidR="003D744C" w:rsidRPr="00DB12E1" w:rsidRDefault="00472FD3" w:rsidP="003D744C">
      <w:pPr>
        <w:pStyle w:val="a3"/>
        <w:tabs>
          <w:tab w:val="left" w:pos="708"/>
        </w:tabs>
        <w:jc w:val="both"/>
      </w:pPr>
      <w:r>
        <w:rPr>
          <w:lang w:eastAsia="ko-KR"/>
        </w:rPr>
        <w:t>02</w:t>
      </w:r>
      <w:r w:rsidR="003D744C">
        <w:rPr>
          <w:lang w:eastAsia="ko-KR"/>
        </w:rPr>
        <w:t>.0</w:t>
      </w:r>
      <w:r>
        <w:rPr>
          <w:lang w:eastAsia="ko-KR"/>
        </w:rPr>
        <w:t>5</w:t>
      </w:r>
      <w:r w:rsidR="003D744C">
        <w:rPr>
          <w:lang w:eastAsia="ko-KR"/>
        </w:rPr>
        <w:t>.2023</w:t>
      </w:r>
      <w:r w:rsidR="005D31E5">
        <w:rPr>
          <w:lang w:val="kk-KZ" w:eastAsia="ko-KR"/>
        </w:rPr>
        <w:t> </w:t>
      </w:r>
      <w:proofErr w:type="gramStart"/>
      <w:r w:rsidR="005D31E5">
        <w:rPr>
          <w:lang w:val="kk-KZ" w:eastAsia="ko-KR"/>
        </w:rPr>
        <w:t>ж.</w:t>
      </w:r>
      <w:r w:rsidR="003D744C">
        <w:rPr>
          <w:lang w:eastAsia="ko-KR"/>
        </w:rPr>
        <w:t>.</w:t>
      </w:r>
      <w:bookmarkEnd w:id="1"/>
      <w:proofErr w:type="gramEnd"/>
    </w:p>
    <w:p w14:paraId="7DFF2AD1" w14:textId="77777777" w:rsidR="003D744C" w:rsidRPr="005656F0" w:rsidRDefault="003D744C" w:rsidP="004D70E9">
      <w:pPr>
        <w:sectPr w:rsidR="003D744C" w:rsidRPr="005656F0">
          <w:headerReference w:type="even" r:id="rId9"/>
          <w:headerReference w:type="default" r:id="rId10"/>
          <w:pgSz w:w="11906" w:h="16838" w:code="9"/>
          <w:pgMar w:top="567" w:right="567" w:bottom="1134" w:left="1134" w:header="720" w:footer="720" w:gutter="0"/>
          <w:cols w:space="720"/>
          <w:titlePg/>
        </w:sectPr>
      </w:pPr>
    </w:p>
    <w:p w14:paraId="411A82E5" w14:textId="77777777" w:rsidR="003E34C5" w:rsidRDefault="003E34C5">
      <w:pPr>
        <w:jc w:val="right"/>
        <w:rPr>
          <w:b/>
        </w:rPr>
      </w:pPr>
    </w:p>
    <w:p w14:paraId="311C657B" w14:textId="7068FFBD" w:rsidR="002041D2" w:rsidRPr="005D31E5" w:rsidRDefault="005D31E5">
      <w:pPr>
        <w:jc w:val="right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 </w:t>
      </w:r>
      <w:r w:rsidR="00144CC5" w:rsidRPr="00F06CA3">
        <w:rPr>
          <w:b/>
          <w:sz w:val="22"/>
          <w:szCs w:val="22"/>
        </w:rPr>
        <w:t>№ 1</w:t>
      </w:r>
      <w:r>
        <w:rPr>
          <w:b/>
          <w:sz w:val="22"/>
          <w:szCs w:val="22"/>
          <w:lang w:val="kk-KZ"/>
        </w:rPr>
        <w:t xml:space="preserve"> қосымша</w:t>
      </w:r>
    </w:p>
    <w:p w14:paraId="296DF4CE" w14:textId="77777777" w:rsidR="003E34C5" w:rsidRDefault="003E34C5">
      <w:pPr>
        <w:jc w:val="both"/>
      </w:pPr>
    </w:p>
    <w:p w14:paraId="7A55437F" w14:textId="77777777" w:rsidR="002041D2" w:rsidRPr="009875D5" w:rsidRDefault="002041D2">
      <w:pPr>
        <w:jc w:val="both"/>
        <w:rPr>
          <w:sz w:val="2"/>
          <w:szCs w:val="2"/>
        </w:rPr>
      </w:pPr>
    </w:p>
    <w:tbl>
      <w:tblPr>
        <w:tblW w:w="15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348"/>
        <w:gridCol w:w="637"/>
        <w:gridCol w:w="567"/>
        <w:gridCol w:w="1259"/>
        <w:gridCol w:w="687"/>
        <w:gridCol w:w="889"/>
        <w:gridCol w:w="850"/>
        <w:gridCol w:w="979"/>
        <w:gridCol w:w="17"/>
        <w:gridCol w:w="1488"/>
        <w:gridCol w:w="18"/>
        <w:gridCol w:w="617"/>
        <w:gridCol w:w="850"/>
        <w:gridCol w:w="1015"/>
        <w:gridCol w:w="850"/>
        <w:gridCol w:w="1134"/>
        <w:gridCol w:w="851"/>
        <w:gridCol w:w="837"/>
      </w:tblGrid>
      <w:tr w:rsidR="00C87148" w:rsidRPr="00F06CA3" w14:paraId="2A9240C5" w14:textId="77777777" w:rsidTr="00AE0839">
        <w:trPr>
          <w:trHeight w:val="1735"/>
          <w:jc w:val="center"/>
        </w:trPr>
        <w:tc>
          <w:tcPr>
            <w:tcW w:w="562" w:type="dxa"/>
            <w:vAlign w:val="center"/>
          </w:tcPr>
          <w:p w14:paraId="340B55F9" w14:textId="77777777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№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E0E98" w14:textId="41BCB11B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BABD" w14:textId="6D123C5D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>Өлшем бірлік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1FFA" w14:textId="4D1ED82E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 xml:space="preserve">Жылдық көлем </w:t>
            </w:r>
          </w:p>
        </w:tc>
        <w:tc>
          <w:tcPr>
            <w:tcW w:w="1259" w:type="dxa"/>
            <w:vAlign w:val="center"/>
          </w:tcPr>
          <w:p w14:paraId="5243BA3F" w14:textId="5A1A91EE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 xml:space="preserve">Тауарларды, жұмыстар мен қызметтерді сатып алуға жоспарланған сома, ҚҚС есептемегенде (мың теңге)  </w:t>
            </w:r>
          </w:p>
        </w:tc>
        <w:tc>
          <w:tcPr>
            <w:tcW w:w="687" w:type="dxa"/>
          </w:tcPr>
          <w:p w14:paraId="3958F2BC" w14:textId="77777777" w:rsidR="00C87148" w:rsidRPr="00DA2896" w:rsidRDefault="00C87148" w:rsidP="00C87148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464D7DC" w14:textId="77777777" w:rsidR="00C87148" w:rsidRPr="00DA2896" w:rsidRDefault="00C87148" w:rsidP="00C87148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4BB9EA4A" w14:textId="77777777" w:rsidR="00C87148" w:rsidRPr="00DA2896" w:rsidRDefault="00C87148" w:rsidP="00C87148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365DEAC8" w14:textId="77777777" w:rsidR="00C87148" w:rsidRPr="00DA2896" w:rsidRDefault="00C87148" w:rsidP="00C87148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4C04C296" w14:textId="77777777" w:rsidR="00C87148" w:rsidRPr="00DA2896" w:rsidRDefault="00C87148" w:rsidP="00C87148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ABDD92F" w14:textId="6DA9DCB7" w:rsidR="00C87148" w:rsidRPr="00F06CA3" w:rsidRDefault="00C87148" w:rsidP="00C87148">
            <w:pPr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>Сатып алу мерзімі</w:t>
            </w:r>
          </w:p>
        </w:tc>
        <w:tc>
          <w:tcPr>
            <w:tcW w:w="889" w:type="dxa"/>
          </w:tcPr>
          <w:p w14:paraId="1CB6B9C6" w14:textId="77777777" w:rsidR="00C87148" w:rsidRPr="00DA2896" w:rsidRDefault="00C87148" w:rsidP="00C87148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90191EF" w14:textId="77777777" w:rsidR="00C87148" w:rsidRPr="00DA2896" w:rsidRDefault="00C87148" w:rsidP="00C87148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3C484FB9" w14:textId="77777777" w:rsidR="00C87148" w:rsidRPr="00DA2896" w:rsidRDefault="00C87148" w:rsidP="00C87148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3D273424" w14:textId="77777777" w:rsidR="00C87148" w:rsidRPr="00DA2896" w:rsidRDefault="00C87148" w:rsidP="00C87148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4080AF1" w14:textId="77777777" w:rsidR="00C87148" w:rsidRPr="00DA2896" w:rsidRDefault="00C87148" w:rsidP="00C87148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00E5673F" w14:textId="63988C6D" w:rsidR="00C87148" w:rsidRPr="00F06CA3" w:rsidRDefault="00C87148" w:rsidP="00C87148">
            <w:pPr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 xml:space="preserve">Сатып алудың тәсілі </w:t>
            </w:r>
          </w:p>
        </w:tc>
        <w:tc>
          <w:tcPr>
            <w:tcW w:w="850" w:type="dxa"/>
          </w:tcPr>
          <w:p w14:paraId="11EA414F" w14:textId="77777777" w:rsidR="00C87148" w:rsidRPr="00DA2896" w:rsidRDefault="00C87148" w:rsidP="00C87148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70B246C" w14:textId="62D82779" w:rsidR="00C87148" w:rsidRPr="00F06CA3" w:rsidRDefault="00C87148" w:rsidP="00C87148">
            <w:pPr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 xml:space="preserve">Бір көзден  алу тәсілімен сатып алуға негіз </w:t>
            </w:r>
          </w:p>
        </w:tc>
        <w:tc>
          <w:tcPr>
            <w:tcW w:w="979" w:type="dxa"/>
            <w:vAlign w:val="center"/>
          </w:tcPr>
          <w:p w14:paraId="71811BDF" w14:textId="5B242FC4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>Жеткізілетін жері</w:t>
            </w:r>
          </w:p>
        </w:tc>
        <w:tc>
          <w:tcPr>
            <w:tcW w:w="1505" w:type="dxa"/>
            <w:gridSpan w:val="2"/>
            <w:vAlign w:val="center"/>
          </w:tcPr>
          <w:p w14:paraId="011735A6" w14:textId="1932C2EA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 xml:space="preserve">Атауы </w:t>
            </w:r>
          </w:p>
        </w:tc>
        <w:tc>
          <w:tcPr>
            <w:tcW w:w="635" w:type="dxa"/>
            <w:gridSpan w:val="2"/>
            <w:vAlign w:val="center"/>
          </w:tcPr>
          <w:p w14:paraId="12536179" w14:textId="15776C43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>Өлшем бірлік</w:t>
            </w:r>
          </w:p>
        </w:tc>
        <w:tc>
          <w:tcPr>
            <w:tcW w:w="850" w:type="dxa"/>
            <w:vAlign w:val="center"/>
          </w:tcPr>
          <w:p w14:paraId="5B16F194" w14:textId="6C21F6EA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>Жылдық көлем</w:t>
            </w:r>
          </w:p>
        </w:tc>
        <w:tc>
          <w:tcPr>
            <w:tcW w:w="1015" w:type="dxa"/>
            <w:vAlign w:val="center"/>
          </w:tcPr>
          <w:p w14:paraId="1A3EAE88" w14:textId="1F007778" w:rsidR="00C87148" w:rsidRPr="00F06CA3" w:rsidRDefault="00C87148" w:rsidP="00C87148">
            <w:pPr>
              <w:ind w:left="-21"/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 xml:space="preserve">Тауарларды, жұмыстар мен қызметтерді сатып алуға жоспарланған сома, ҚҚС есептемегенде (мың теңге)  </w:t>
            </w:r>
          </w:p>
        </w:tc>
        <w:tc>
          <w:tcPr>
            <w:tcW w:w="850" w:type="dxa"/>
            <w:vAlign w:val="center"/>
          </w:tcPr>
          <w:p w14:paraId="71BA633B" w14:textId="0007D0EF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>Сатып алу мерзімі</w:t>
            </w:r>
          </w:p>
        </w:tc>
        <w:tc>
          <w:tcPr>
            <w:tcW w:w="1134" w:type="dxa"/>
            <w:vAlign w:val="center"/>
          </w:tcPr>
          <w:p w14:paraId="7264A0DB" w14:textId="287BB13C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>Сатып алудың тәсілі</w:t>
            </w:r>
          </w:p>
        </w:tc>
        <w:tc>
          <w:tcPr>
            <w:tcW w:w="851" w:type="dxa"/>
            <w:vAlign w:val="center"/>
          </w:tcPr>
          <w:p w14:paraId="197BF3C9" w14:textId="598455FD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>Бір көзден  алу тәсілімен сатып алуға негіз</w:t>
            </w:r>
          </w:p>
        </w:tc>
        <w:tc>
          <w:tcPr>
            <w:tcW w:w="837" w:type="dxa"/>
            <w:vAlign w:val="center"/>
          </w:tcPr>
          <w:p w14:paraId="4344342B" w14:textId="6F75C5EA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  <w:r w:rsidRPr="00DA2896">
              <w:rPr>
                <w:sz w:val="20"/>
                <w:szCs w:val="20"/>
                <w:lang w:val="kk-KZ"/>
              </w:rPr>
              <w:t>Жеткізілетін жері</w:t>
            </w:r>
          </w:p>
        </w:tc>
      </w:tr>
      <w:tr w:rsidR="0035138C" w:rsidRPr="00F06CA3" w14:paraId="67A7DE45" w14:textId="77777777" w:rsidTr="00E648A9">
        <w:trPr>
          <w:trHeight w:val="540"/>
          <w:jc w:val="center"/>
        </w:trPr>
        <w:tc>
          <w:tcPr>
            <w:tcW w:w="1910" w:type="dxa"/>
            <w:gridSpan w:val="2"/>
            <w:vAlign w:val="center"/>
          </w:tcPr>
          <w:p w14:paraId="47CB95AA" w14:textId="6AFCE28A" w:rsidR="0035138C" w:rsidRPr="00F06CA3" w:rsidRDefault="0035138C" w:rsidP="00E8667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Материал</w:t>
            </w:r>
            <w:r w:rsidR="00C87148">
              <w:rPr>
                <w:b/>
                <w:sz w:val="22"/>
                <w:szCs w:val="22"/>
                <w:lang w:val="kk-KZ"/>
              </w:rPr>
              <w:t>дар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37" w:type="dxa"/>
            <w:vAlign w:val="center"/>
          </w:tcPr>
          <w:p w14:paraId="68397B43" w14:textId="77777777" w:rsidR="0035138C" w:rsidRPr="00F06CA3" w:rsidRDefault="0035138C" w:rsidP="00E86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08" w:type="dxa"/>
            <w:gridSpan w:val="16"/>
            <w:vAlign w:val="center"/>
          </w:tcPr>
          <w:p w14:paraId="003AB7C0" w14:textId="1E125442" w:rsidR="0035138C" w:rsidRPr="00E75671" w:rsidRDefault="0035138C" w:rsidP="00E8667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r w:rsidR="00C87148" w:rsidRPr="00DA2896">
              <w:rPr>
                <w:b/>
                <w:sz w:val="22"/>
                <w:szCs w:val="22"/>
                <w:lang w:val="kk-KZ"/>
              </w:rPr>
              <w:t>Өзгерістер (толықтырулар) енгізілсін</w:t>
            </w:r>
            <w:r w:rsidR="00C87148">
              <w:rPr>
                <w:b/>
                <w:sz w:val="22"/>
                <w:szCs w:val="22"/>
                <w:lang w:val="kk-KZ"/>
              </w:rPr>
              <w:t>:</w:t>
            </w:r>
          </w:p>
        </w:tc>
      </w:tr>
      <w:tr w:rsidR="008418AF" w:rsidRPr="00F06CA3" w14:paraId="2ED97C3D" w14:textId="77777777" w:rsidTr="00BB4C33">
        <w:trPr>
          <w:trHeight w:val="2824"/>
          <w:jc w:val="center"/>
        </w:trPr>
        <w:tc>
          <w:tcPr>
            <w:tcW w:w="562" w:type="dxa"/>
            <w:vAlign w:val="center"/>
          </w:tcPr>
          <w:p w14:paraId="1727239F" w14:textId="4AC82BE1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</w:t>
            </w:r>
          </w:p>
        </w:tc>
        <w:tc>
          <w:tcPr>
            <w:tcW w:w="1348" w:type="dxa"/>
            <w:vAlign w:val="center"/>
          </w:tcPr>
          <w:p w14:paraId="538E5B4F" w14:textId="3A70AE09" w:rsidR="008418AF" w:rsidRPr="00822593" w:rsidRDefault="008418AF" w:rsidP="008418AF">
            <w:pPr>
              <w:jc w:val="center"/>
              <w:rPr>
                <w:sz w:val="22"/>
                <w:szCs w:val="22"/>
              </w:rPr>
            </w:pPr>
            <w:r w:rsidRPr="00822593">
              <w:rPr>
                <w:sz w:val="22"/>
                <w:szCs w:val="22"/>
              </w:rPr>
              <w:t>ПЕНТАФТА</w:t>
            </w:r>
            <w:r>
              <w:rPr>
                <w:sz w:val="22"/>
                <w:szCs w:val="22"/>
                <w:lang w:val="kk-KZ"/>
              </w:rPr>
              <w:t xml:space="preserve">Л </w:t>
            </w:r>
            <w:r w:rsidRPr="00822593">
              <w:rPr>
                <w:sz w:val="22"/>
                <w:szCs w:val="22"/>
              </w:rPr>
              <w:t>ЭМАЛЬ</w:t>
            </w:r>
            <w:r w:rsidRPr="00822593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  <w:lang w:val="kk-KZ"/>
              </w:rPr>
              <w:t xml:space="preserve">ҰР </w:t>
            </w:r>
            <w:proofErr w:type="gramStart"/>
            <w:r>
              <w:rPr>
                <w:sz w:val="22"/>
                <w:szCs w:val="22"/>
                <w:lang w:val="kk-KZ"/>
              </w:rPr>
              <w:t xml:space="preserve">ТҮСТІ </w:t>
            </w:r>
            <w:r w:rsidRPr="00822593">
              <w:rPr>
                <w:sz w:val="22"/>
                <w:szCs w:val="22"/>
              </w:rPr>
              <w:t xml:space="preserve"> ПФ</w:t>
            </w:r>
            <w:proofErr w:type="gramEnd"/>
            <w:r w:rsidRPr="00822593">
              <w:rPr>
                <w:sz w:val="22"/>
                <w:szCs w:val="22"/>
              </w:rPr>
              <w:t>-115 50-55КГ</w:t>
            </w:r>
          </w:p>
        </w:tc>
        <w:tc>
          <w:tcPr>
            <w:tcW w:w="637" w:type="dxa"/>
            <w:vAlign w:val="center"/>
          </w:tcPr>
          <w:p w14:paraId="1751C9A8" w14:textId="782BF30E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567" w:type="dxa"/>
            <w:vAlign w:val="center"/>
          </w:tcPr>
          <w:p w14:paraId="37B1F159" w14:textId="4918604A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150,9</w:t>
            </w:r>
          </w:p>
        </w:tc>
        <w:tc>
          <w:tcPr>
            <w:tcW w:w="1259" w:type="dxa"/>
            <w:vAlign w:val="center"/>
          </w:tcPr>
          <w:p w14:paraId="4084A977" w14:textId="4732C8A1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130,69</w:t>
            </w:r>
          </w:p>
        </w:tc>
        <w:tc>
          <w:tcPr>
            <w:tcW w:w="687" w:type="dxa"/>
            <w:vAlign w:val="center"/>
          </w:tcPr>
          <w:p w14:paraId="3C6614AB" w14:textId="5B7A1675" w:rsidR="008418AF" w:rsidRPr="00C87148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Ақпан-наурыз</w:t>
            </w:r>
          </w:p>
        </w:tc>
        <w:tc>
          <w:tcPr>
            <w:tcW w:w="889" w:type="dxa"/>
          </w:tcPr>
          <w:p w14:paraId="3333C72D" w14:textId="6D95CB22" w:rsidR="008418AF" w:rsidRPr="00C87148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тәсілімен сатып алу </w:t>
            </w:r>
          </w:p>
        </w:tc>
        <w:tc>
          <w:tcPr>
            <w:tcW w:w="850" w:type="dxa"/>
          </w:tcPr>
          <w:p w14:paraId="646CE821" w14:textId="77777777" w:rsidR="008418AF" w:rsidRPr="00C87148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979" w:type="dxa"/>
            <w:vAlign w:val="center"/>
          </w:tcPr>
          <w:p w14:paraId="41123193" w14:textId="18F4836E" w:rsidR="008418AF" w:rsidRPr="00C87148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  <w:tc>
          <w:tcPr>
            <w:tcW w:w="1505" w:type="dxa"/>
            <w:gridSpan w:val="2"/>
            <w:vAlign w:val="center"/>
          </w:tcPr>
          <w:p w14:paraId="7204AA58" w14:textId="444A0C6F" w:rsidR="008418AF" w:rsidRPr="00C87148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 w:rsidRPr="00C87148">
              <w:rPr>
                <w:sz w:val="22"/>
                <w:szCs w:val="22"/>
                <w:lang w:val="kk-KZ"/>
              </w:rPr>
              <w:t>ПЕНТАФТА</w:t>
            </w:r>
            <w:r>
              <w:rPr>
                <w:sz w:val="22"/>
                <w:szCs w:val="22"/>
                <w:lang w:val="kk-KZ"/>
              </w:rPr>
              <w:t xml:space="preserve">Л </w:t>
            </w:r>
            <w:r w:rsidRPr="00C87148">
              <w:rPr>
                <w:sz w:val="22"/>
                <w:szCs w:val="22"/>
                <w:lang w:val="kk-KZ"/>
              </w:rPr>
              <w:t>ЭМАЛЬ С</w:t>
            </w:r>
            <w:r>
              <w:rPr>
                <w:sz w:val="22"/>
                <w:szCs w:val="22"/>
                <w:lang w:val="kk-KZ"/>
              </w:rPr>
              <w:t xml:space="preserve">ҰР ТҮСТІ </w:t>
            </w:r>
            <w:r w:rsidRPr="00C87148">
              <w:rPr>
                <w:sz w:val="22"/>
                <w:szCs w:val="22"/>
                <w:lang w:val="kk-KZ"/>
              </w:rPr>
              <w:t xml:space="preserve"> </w:t>
            </w:r>
            <w:r w:rsidRPr="00C87148">
              <w:rPr>
                <w:sz w:val="22"/>
                <w:szCs w:val="22"/>
                <w:lang w:val="kk-KZ"/>
              </w:rPr>
              <w:t>ПФ-115 50-55КГ</w:t>
            </w:r>
          </w:p>
        </w:tc>
        <w:tc>
          <w:tcPr>
            <w:tcW w:w="635" w:type="dxa"/>
            <w:gridSpan w:val="2"/>
            <w:vAlign w:val="center"/>
          </w:tcPr>
          <w:p w14:paraId="3807D8EC" w14:textId="67BB4AAC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vAlign w:val="center"/>
          </w:tcPr>
          <w:p w14:paraId="20199F64" w14:textId="172CA611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150,9</w:t>
            </w:r>
          </w:p>
        </w:tc>
        <w:tc>
          <w:tcPr>
            <w:tcW w:w="1015" w:type="dxa"/>
            <w:vAlign w:val="center"/>
          </w:tcPr>
          <w:p w14:paraId="12048803" w14:textId="26EB9E23" w:rsidR="008418AF" w:rsidRDefault="008418AF" w:rsidP="008418AF">
            <w:pPr>
              <w:ind w:left="-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138,83</w:t>
            </w:r>
          </w:p>
        </w:tc>
        <w:tc>
          <w:tcPr>
            <w:tcW w:w="850" w:type="dxa"/>
            <w:vAlign w:val="center"/>
          </w:tcPr>
          <w:p w14:paraId="75F52A1D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595DA26B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52E295E8" w14:textId="782CB91C" w:rsidR="008418AF" w:rsidRPr="002B18B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1134" w:type="dxa"/>
            <w:vAlign w:val="center"/>
          </w:tcPr>
          <w:p w14:paraId="64DD3B2B" w14:textId="77777777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599DD5AC" w14:textId="1633D12B" w:rsidR="008418AF" w:rsidRPr="00BA6BF1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1" w:type="dxa"/>
            <w:vAlign w:val="center"/>
          </w:tcPr>
          <w:p w14:paraId="171B1302" w14:textId="01981EC4" w:rsidR="008418AF" w:rsidRPr="00C87148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837" w:type="dxa"/>
            <w:vAlign w:val="center"/>
          </w:tcPr>
          <w:p w14:paraId="04B5004F" w14:textId="7762C503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Өске</w:t>
            </w:r>
            <w:r>
              <w:rPr>
                <w:color w:val="000000"/>
                <w:sz w:val="22"/>
                <w:szCs w:val="22"/>
                <w:lang w:val="kk-KZ"/>
              </w:rPr>
              <w:t>-</w:t>
            </w:r>
            <w:r>
              <w:rPr>
                <w:color w:val="000000"/>
                <w:sz w:val="22"/>
                <w:szCs w:val="22"/>
                <w:lang w:val="kk-KZ"/>
              </w:rPr>
              <w:t>мен қ.</w:t>
            </w:r>
          </w:p>
        </w:tc>
      </w:tr>
      <w:tr w:rsidR="008418AF" w:rsidRPr="00F06CA3" w14:paraId="51539FA9" w14:textId="77777777" w:rsidTr="0087023E">
        <w:trPr>
          <w:trHeight w:val="2824"/>
          <w:jc w:val="center"/>
        </w:trPr>
        <w:tc>
          <w:tcPr>
            <w:tcW w:w="562" w:type="dxa"/>
            <w:vAlign w:val="center"/>
          </w:tcPr>
          <w:p w14:paraId="602924AD" w14:textId="7969696E" w:rsidR="008418AF" w:rsidRPr="0033698E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489</w:t>
            </w:r>
          </w:p>
        </w:tc>
        <w:tc>
          <w:tcPr>
            <w:tcW w:w="1348" w:type="dxa"/>
            <w:vAlign w:val="center"/>
          </w:tcPr>
          <w:p w14:paraId="2570E3C1" w14:textId="181E6652" w:rsidR="008418AF" w:rsidRPr="00C87148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 w:rsidRPr="00C87148">
              <w:rPr>
                <w:sz w:val="22"/>
                <w:szCs w:val="22"/>
                <w:lang w:val="kk-KZ"/>
              </w:rPr>
              <w:t>ПЕНТАФТА</w:t>
            </w:r>
            <w:r>
              <w:rPr>
                <w:sz w:val="22"/>
                <w:szCs w:val="22"/>
                <w:lang w:val="kk-KZ"/>
              </w:rPr>
              <w:t xml:space="preserve">Л </w:t>
            </w:r>
            <w:r w:rsidRPr="00C87148">
              <w:rPr>
                <w:sz w:val="22"/>
                <w:szCs w:val="22"/>
                <w:lang w:val="kk-KZ"/>
              </w:rPr>
              <w:t xml:space="preserve">ЭМАЛЬ </w:t>
            </w:r>
            <w:r>
              <w:rPr>
                <w:sz w:val="22"/>
                <w:szCs w:val="22"/>
                <w:lang w:val="kk-KZ"/>
              </w:rPr>
              <w:t xml:space="preserve">ҚОҢЫР ТҮСТІ </w:t>
            </w:r>
            <w:r w:rsidRPr="00C87148">
              <w:rPr>
                <w:sz w:val="22"/>
                <w:szCs w:val="22"/>
                <w:lang w:val="kk-KZ"/>
              </w:rPr>
              <w:t>ПФ-115 1-3 КГ</w:t>
            </w:r>
          </w:p>
        </w:tc>
        <w:tc>
          <w:tcPr>
            <w:tcW w:w="637" w:type="dxa"/>
            <w:vAlign w:val="center"/>
          </w:tcPr>
          <w:p w14:paraId="76DE33F5" w14:textId="1AFEC631" w:rsidR="008418AF" w:rsidRPr="0033698E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кг</w:t>
            </w:r>
          </w:p>
        </w:tc>
        <w:tc>
          <w:tcPr>
            <w:tcW w:w="567" w:type="dxa"/>
            <w:vAlign w:val="center"/>
          </w:tcPr>
          <w:p w14:paraId="457C3DD5" w14:textId="72F61F66" w:rsidR="008418AF" w:rsidRPr="0033698E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70</w:t>
            </w:r>
          </w:p>
        </w:tc>
        <w:tc>
          <w:tcPr>
            <w:tcW w:w="1259" w:type="dxa"/>
            <w:vAlign w:val="center"/>
          </w:tcPr>
          <w:p w14:paraId="4A5CE9B9" w14:textId="68CCFB89" w:rsidR="008418AF" w:rsidRPr="002B18B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64,438</w:t>
            </w:r>
          </w:p>
        </w:tc>
        <w:tc>
          <w:tcPr>
            <w:tcW w:w="687" w:type="dxa"/>
            <w:vAlign w:val="center"/>
          </w:tcPr>
          <w:p w14:paraId="697F33C6" w14:textId="2A733AD3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Ақпан-наурыз</w:t>
            </w:r>
          </w:p>
        </w:tc>
        <w:tc>
          <w:tcPr>
            <w:tcW w:w="889" w:type="dxa"/>
          </w:tcPr>
          <w:p w14:paraId="4FF21D67" w14:textId="3DA19521" w:rsidR="008418AF" w:rsidRPr="00AC7560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тәсілімен сатып алу </w:t>
            </w:r>
          </w:p>
        </w:tc>
        <w:tc>
          <w:tcPr>
            <w:tcW w:w="850" w:type="dxa"/>
          </w:tcPr>
          <w:p w14:paraId="165ED688" w14:textId="77777777" w:rsidR="008418AF" w:rsidRPr="00F06CA3" w:rsidRDefault="008418AF" w:rsidP="008418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733068AC" w14:textId="77777777" w:rsidR="00E246A7" w:rsidRDefault="00E246A7" w:rsidP="008418AF">
            <w:pPr>
              <w:jc w:val="center"/>
            </w:pPr>
          </w:p>
          <w:p w14:paraId="7E4B549D" w14:textId="77777777" w:rsidR="00E246A7" w:rsidRDefault="00E246A7" w:rsidP="008418AF">
            <w:pPr>
              <w:jc w:val="center"/>
            </w:pPr>
          </w:p>
          <w:p w14:paraId="4F58D847" w14:textId="232C8732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77B4C">
              <w:t>Өске</w:t>
            </w:r>
            <w:proofErr w:type="spellEnd"/>
            <w:r w:rsidRPr="00F77B4C">
              <w:t xml:space="preserve">-мен қ. </w:t>
            </w:r>
          </w:p>
        </w:tc>
        <w:tc>
          <w:tcPr>
            <w:tcW w:w="1505" w:type="dxa"/>
            <w:gridSpan w:val="2"/>
            <w:vAlign w:val="center"/>
          </w:tcPr>
          <w:p w14:paraId="1E6DF077" w14:textId="033984C4" w:rsidR="008418AF" w:rsidRPr="00822593" w:rsidRDefault="008418AF" w:rsidP="008418AF">
            <w:pPr>
              <w:jc w:val="center"/>
              <w:rPr>
                <w:sz w:val="22"/>
                <w:szCs w:val="22"/>
              </w:rPr>
            </w:pPr>
            <w:r w:rsidRPr="00C87148">
              <w:rPr>
                <w:sz w:val="22"/>
                <w:szCs w:val="22"/>
                <w:lang w:val="kk-KZ"/>
              </w:rPr>
              <w:t>ПЕНТАФТА</w:t>
            </w:r>
            <w:r>
              <w:rPr>
                <w:sz w:val="22"/>
                <w:szCs w:val="22"/>
                <w:lang w:val="kk-KZ"/>
              </w:rPr>
              <w:t xml:space="preserve">Л </w:t>
            </w:r>
            <w:r w:rsidRPr="00C87148">
              <w:rPr>
                <w:sz w:val="22"/>
                <w:szCs w:val="22"/>
                <w:lang w:val="kk-KZ"/>
              </w:rPr>
              <w:t xml:space="preserve">ЭМАЛЬ </w:t>
            </w:r>
            <w:r>
              <w:rPr>
                <w:sz w:val="22"/>
                <w:szCs w:val="22"/>
                <w:lang w:val="kk-KZ"/>
              </w:rPr>
              <w:t xml:space="preserve">ҚОҢЫР ТҮСТІ </w:t>
            </w:r>
            <w:r w:rsidRPr="0033698E">
              <w:rPr>
                <w:sz w:val="22"/>
                <w:szCs w:val="22"/>
              </w:rPr>
              <w:t>ПФ-115 1-3 КГ</w:t>
            </w:r>
          </w:p>
        </w:tc>
        <w:tc>
          <w:tcPr>
            <w:tcW w:w="635" w:type="dxa"/>
            <w:gridSpan w:val="2"/>
            <w:vAlign w:val="center"/>
          </w:tcPr>
          <w:p w14:paraId="7AAEC272" w14:textId="1AA43C11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кг</w:t>
            </w:r>
          </w:p>
        </w:tc>
        <w:tc>
          <w:tcPr>
            <w:tcW w:w="850" w:type="dxa"/>
            <w:vAlign w:val="center"/>
          </w:tcPr>
          <w:p w14:paraId="1D66789E" w14:textId="29A123EE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70</w:t>
            </w:r>
          </w:p>
        </w:tc>
        <w:tc>
          <w:tcPr>
            <w:tcW w:w="1015" w:type="dxa"/>
            <w:vAlign w:val="center"/>
          </w:tcPr>
          <w:p w14:paraId="7F2DF9C5" w14:textId="25EC2D71" w:rsidR="008418AF" w:rsidRDefault="008418AF" w:rsidP="008418AF">
            <w:pPr>
              <w:ind w:left="-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64,438</w:t>
            </w:r>
          </w:p>
        </w:tc>
        <w:tc>
          <w:tcPr>
            <w:tcW w:w="850" w:type="dxa"/>
            <w:vAlign w:val="center"/>
          </w:tcPr>
          <w:p w14:paraId="75B741C3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1262D8E4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21D3F97F" w14:textId="752770D3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1134" w:type="dxa"/>
            <w:vAlign w:val="center"/>
          </w:tcPr>
          <w:p w14:paraId="43FF5369" w14:textId="77777777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5C174B96" w14:textId="352FC2E7" w:rsidR="008418AF" w:rsidRPr="00AC7560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1" w:type="dxa"/>
            <w:vAlign w:val="center"/>
          </w:tcPr>
          <w:p w14:paraId="04BB9A27" w14:textId="77777777" w:rsidR="008418AF" w:rsidRPr="00F57515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2C1589C9" w14:textId="774A0005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</w:tr>
      <w:tr w:rsidR="008418AF" w:rsidRPr="00F06CA3" w14:paraId="554798CA" w14:textId="77777777" w:rsidTr="0087023E">
        <w:trPr>
          <w:trHeight w:val="2964"/>
          <w:jc w:val="center"/>
        </w:trPr>
        <w:tc>
          <w:tcPr>
            <w:tcW w:w="562" w:type="dxa"/>
            <w:vAlign w:val="center"/>
          </w:tcPr>
          <w:p w14:paraId="5A0F1AC4" w14:textId="18EC0653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</w:t>
            </w:r>
          </w:p>
        </w:tc>
        <w:tc>
          <w:tcPr>
            <w:tcW w:w="1348" w:type="dxa"/>
            <w:vAlign w:val="center"/>
          </w:tcPr>
          <w:p w14:paraId="1082ACEB" w14:textId="20D3AC0B" w:rsidR="008418AF" w:rsidRPr="00822593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НИТРОЦЕЛЛЮЛОЗ</w:t>
            </w:r>
            <w:r w:rsidR="00E246A7">
              <w:rPr>
                <w:color w:val="000000"/>
                <w:sz w:val="22"/>
                <w:szCs w:val="22"/>
                <w:lang w:val="kk-KZ"/>
              </w:rPr>
              <w:t xml:space="preserve">А ЭМАЛЬ АҚ ТҮСТІ </w:t>
            </w:r>
            <w:r>
              <w:rPr>
                <w:color w:val="000000"/>
                <w:sz w:val="22"/>
                <w:szCs w:val="22"/>
              </w:rPr>
              <w:t>НЦ-132 5-20КГ</w:t>
            </w:r>
          </w:p>
        </w:tc>
        <w:tc>
          <w:tcPr>
            <w:tcW w:w="637" w:type="dxa"/>
            <w:vAlign w:val="center"/>
          </w:tcPr>
          <w:p w14:paraId="00307370" w14:textId="6FD32EEE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567" w:type="dxa"/>
            <w:vAlign w:val="center"/>
          </w:tcPr>
          <w:p w14:paraId="5DC94EC7" w14:textId="13BC57D3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30</w:t>
            </w:r>
          </w:p>
        </w:tc>
        <w:tc>
          <w:tcPr>
            <w:tcW w:w="1259" w:type="dxa"/>
            <w:vAlign w:val="center"/>
          </w:tcPr>
          <w:p w14:paraId="0EDFFFE4" w14:textId="3B81FAC4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34,018</w:t>
            </w:r>
          </w:p>
        </w:tc>
        <w:tc>
          <w:tcPr>
            <w:tcW w:w="687" w:type="dxa"/>
            <w:vAlign w:val="center"/>
          </w:tcPr>
          <w:p w14:paraId="4268764A" w14:textId="39867663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Ақпан-наурыз</w:t>
            </w:r>
          </w:p>
        </w:tc>
        <w:tc>
          <w:tcPr>
            <w:tcW w:w="889" w:type="dxa"/>
          </w:tcPr>
          <w:p w14:paraId="3C8ED205" w14:textId="06C8AD56" w:rsidR="008418AF" w:rsidRPr="00AC7560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тәсілімен сатып алу </w:t>
            </w:r>
          </w:p>
        </w:tc>
        <w:tc>
          <w:tcPr>
            <w:tcW w:w="850" w:type="dxa"/>
          </w:tcPr>
          <w:p w14:paraId="4E1BDB30" w14:textId="77777777" w:rsidR="008418AF" w:rsidRPr="00F06CA3" w:rsidRDefault="008418AF" w:rsidP="008418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5AA94CE" w14:textId="77777777" w:rsidR="00E246A7" w:rsidRDefault="00E246A7" w:rsidP="008418AF">
            <w:pPr>
              <w:jc w:val="center"/>
            </w:pPr>
          </w:p>
          <w:p w14:paraId="4F860FD6" w14:textId="77777777" w:rsidR="00E246A7" w:rsidRDefault="00E246A7" w:rsidP="008418AF">
            <w:pPr>
              <w:jc w:val="center"/>
            </w:pPr>
          </w:p>
          <w:p w14:paraId="42ECE64C" w14:textId="77777777" w:rsidR="00E246A7" w:rsidRDefault="00E246A7" w:rsidP="008418AF">
            <w:pPr>
              <w:jc w:val="center"/>
            </w:pPr>
          </w:p>
          <w:p w14:paraId="1DB4A452" w14:textId="651A744F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77B4C">
              <w:t>Өске</w:t>
            </w:r>
            <w:proofErr w:type="spellEnd"/>
            <w:r w:rsidRPr="00F77B4C">
              <w:t xml:space="preserve">-мен қ. </w:t>
            </w:r>
          </w:p>
        </w:tc>
        <w:tc>
          <w:tcPr>
            <w:tcW w:w="1505" w:type="dxa"/>
            <w:gridSpan w:val="2"/>
            <w:vAlign w:val="center"/>
          </w:tcPr>
          <w:p w14:paraId="36109623" w14:textId="3669AB58" w:rsidR="008418AF" w:rsidRPr="00822593" w:rsidRDefault="00E246A7" w:rsidP="008418A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НИТРОЦЕЛЛЮЛОЗ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А ЭМАЛЬ АҚ ТҮСТІ </w:t>
            </w:r>
            <w:r w:rsidR="008418AF">
              <w:rPr>
                <w:color w:val="000000"/>
                <w:sz w:val="22"/>
                <w:szCs w:val="22"/>
              </w:rPr>
              <w:t>НЦ-132 5-20КГ</w:t>
            </w:r>
          </w:p>
        </w:tc>
        <w:tc>
          <w:tcPr>
            <w:tcW w:w="635" w:type="dxa"/>
            <w:gridSpan w:val="2"/>
            <w:vAlign w:val="center"/>
          </w:tcPr>
          <w:p w14:paraId="355C86F8" w14:textId="1C51D084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850" w:type="dxa"/>
            <w:vAlign w:val="center"/>
          </w:tcPr>
          <w:p w14:paraId="39B2B229" w14:textId="09B913E6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30</w:t>
            </w:r>
          </w:p>
        </w:tc>
        <w:tc>
          <w:tcPr>
            <w:tcW w:w="1015" w:type="dxa"/>
            <w:vAlign w:val="center"/>
          </w:tcPr>
          <w:p w14:paraId="17698F1C" w14:textId="2DD2E576" w:rsidR="008418AF" w:rsidRDefault="008418AF" w:rsidP="008418AF">
            <w:pPr>
              <w:ind w:left="-21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34,02</w:t>
            </w:r>
          </w:p>
        </w:tc>
        <w:tc>
          <w:tcPr>
            <w:tcW w:w="850" w:type="dxa"/>
            <w:vAlign w:val="center"/>
          </w:tcPr>
          <w:p w14:paraId="4A94A818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44018C8A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47A3F233" w14:textId="0A797296" w:rsidR="008418AF" w:rsidRDefault="008418AF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1134" w:type="dxa"/>
            <w:vAlign w:val="center"/>
          </w:tcPr>
          <w:p w14:paraId="215C890F" w14:textId="77777777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778F5DE0" w14:textId="7602CF00" w:rsidR="008418AF" w:rsidRPr="00D66118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1" w:type="dxa"/>
            <w:vAlign w:val="center"/>
          </w:tcPr>
          <w:p w14:paraId="521141ED" w14:textId="69B6A3E1" w:rsidR="008418AF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B1AFC22" w14:textId="417BB609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</w:tr>
      <w:tr w:rsidR="008418AF" w:rsidRPr="00F06CA3" w14:paraId="3E1748F1" w14:textId="77777777" w:rsidTr="0087023E">
        <w:trPr>
          <w:trHeight w:val="2964"/>
          <w:jc w:val="center"/>
        </w:trPr>
        <w:tc>
          <w:tcPr>
            <w:tcW w:w="562" w:type="dxa"/>
            <w:vAlign w:val="center"/>
          </w:tcPr>
          <w:p w14:paraId="18EE250C" w14:textId="33AA48B1" w:rsidR="008418AF" w:rsidRPr="006B4451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493</w:t>
            </w:r>
          </w:p>
        </w:tc>
        <w:tc>
          <w:tcPr>
            <w:tcW w:w="1348" w:type="dxa"/>
            <w:vAlign w:val="center"/>
          </w:tcPr>
          <w:p w14:paraId="030FF0C4" w14:textId="45673247" w:rsidR="008418AF" w:rsidRDefault="00E246A7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ЕРІТКІШ </w:t>
            </w:r>
            <w:r w:rsidR="008418AF" w:rsidRPr="004006E1">
              <w:rPr>
                <w:color w:val="000000"/>
                <w:sz w:val="22"/>
                <w:szCs w:val="22"/>
              </w:rPr>
              <w:t xml:space="preserve"> Р-4 5-20КГ</w:t>
            </w:r>
          </w:p>
        </w:tc>
        <w:tc>
          <w:tcPr>
            <w:tcW w:w="637" w:type="dxa"/>
            <w:vAlign w:val="center"/>
          </w:tcPr>
          <w:p w14:paraId="1594338C" w14:textId="4C51D184" w:rsidR="008418AF" w:rsidRPr="004006E1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кг</w:t>
            </w:r>
          </w:p>
        </w:tc>
        <w:tc>
          <w:tcPr>
            <w:tcW w:w="567" w:type="dxa"/>
            <w:vAlign w:val="center"/>
          </w:tcPr>
          <w:p w14:paraId="718A3902" w14:textId="11532977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50</w:t>
            </w:r>
          </w:p>
        </w:tc>
        <w:tc>
          <w:tcPr>
            <w:tcW w:w="1259" w:type="dxa"/>
            <w:vAlign w:val="center"/>
          </w:tcPr>
          <w:p w14:paraId="5EB9E694" w14:textId="1AF4CF0C" w:rsidR="008418AF" w:rsidRPr="004006E1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46,875</w:t>
            </w:r>
          </w:p>
        </w:tc>
        <w:tc>
          <w:tcPr>
            <w:tcW w:w="687" w:type="dxa"/>
            <w:vAlign w:val="center"/>
          </w:tcPr>
          <w:p w14:paraId="1CCFA87D" w14:textId="0630D8B0" w:rsidR="008418AF" w:rsidRPr="00E97A14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Ақпан-наурыз</w:t>
            </w:r>
          </w:p>
        </w:tc>
        <w:tc>
          <w:tcPr>
            <w:tcW w:w="889" w:type="dxa"/>
          </w:tcPr>
          <w:p w14:paraId="657F8C63" w14:textId="59EC47ED" w:rsidR="008418AF" w:rsidRPr="00E8510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тәсілімен сатып алу </w:t>
            </w:r>
          </w:p>
        </w:tc>
        <w:tc>
          <w:tcPr>
            <w:tcW w:w="850" w:type="dxa"/>
          </w:tcPr>
          <w:p w14:paraId="6939AF05" w14:textId="77777777" w:rsidR="008418AF" w:rsidRPr="00F06CA3" w:rsidRDefault="008418AF" w:rsidP="008418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550C9ACD" w14:textId="77777777" w:rsidR="00E246A7" w:rsidRDefault="00E246A7" w:rsidP="008418AF">
            <w:pPr>
              <w:jc w:val="center"/>
            </w:pPr>
          </w:p>
          <w:p w14:paraId="6D40D672" w14:textId="77777777" w:rsidR="00E246A7" w:rsidRDefault="00E246A7" w:rsidP="008418AF">
            <w:pPr>
              <w:jc w:val="center"/>
            </w:pPr>
          </w:p>
          <w:p w14:paraId="64FC32B9" w14:textId="5F9B8B6E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77B4C">
              <w:t>Өске</w:t>
            </w:r>
            <w:proofErr w:type="spellEnd"/>
            <w:r w:rsidRPr="00F77B4C">
              <w:t xml:space="preserve">-мен қ. </w:t>
            </w:r>
          </w:p>
        </w:tc>
        <w:tc>
          <w:tcPr>
            <w:tcW w:w="1505" w:type="dxa"/>
            <w:gridSpan w:val="2"/>
            <w:vAlign w:val="center"/>
          </w:tcPr>
          <w:p w14:paraId="3A32D03A" w14:textId="4EB48399" w:rsidR="008418AF" w:rsidRDefault="00E246A7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ЕРІТКІШ</w:t>
            </w:r>
            <w:r w:rsidR="008418AF" w:rsidRPr="004006E1">
              <w:rPr>
                <w:color w:val="000000"/>
                <w:sz w:val="22"/>
                <w:szCs w:val="22"/>
              </w:rPr>
              <w:t xml:space="preserve"> Р-4 5-20КГ</w:t>
            </w:r>
          </w:p>
        </w:tc>
        <w:tc>
          <w:tcPr>
            <w:tcW w:w="635" w:type="dxa"/>
            <w:gridSpan w:val="2"/>
            <w:vAlign w:val="center"/>
          </w:tcPr>
          <w:p w14:paraId="4A6B25EC" w14:textId="4CCBED89" w:rsidR="008418AF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кг</w:t>
            </w:r>
          </w:p>
        </w:tc>
        <w:tc>
          <w:tcPr>
            <w:tcW w:w="850" w:type="dxa"/>
            <w:vAlign w:val="center"/>
          </w:tcPr>
          <w:p w14:paraId="0B9ABB4F" w14:textId="46647211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50</w:t>
            </w:r>
          </w:p>
        </w:tc>
        <w:tc>
          <w:tcPr>
            <w:tcW w:w="1015" w:type="dxa"/>
            <w:vAlign w:val="center"/>
          </w:tcPr>
          <w:p w14:paraId="4A1080BE" w14:textId="1678D317" w:rsidR="008418AF" w:rsidRDefault="008418AF" w:rsidP="008418AF">
            <w:pPr>
              <w:ind w:left="-2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46,875</w:t>
            </w:r>
          </w:p>
        </w:tc>
        <w:tc>
          <w:tcPr>
            <w:tcW w:w="850" w:type="dxa"/>
            <w:vAlign w:val="center"/>
          </w:tcPr>
          <w:p w14:paraId="074B556F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7019396B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7627D7F4" w14:textId="12BCC39F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1134" w:type="dxa"/>
            <w:vAlign w:val="center"/>
          </w:tcPr>
          <w:p w14:paraId="73E44C92" w14:textId="77777777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7194B129" w14:textId="185A62DF" w:rsidR="008418AF" w:rsidRPr="00C87148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1" w:type="dxa"/>
            <w:vAlign w:val="center"/>
          </w:tcPr>
          <w:p w14:paraId="705D661B" w14:textId="77777777" w:rsidR="008418AF" w:rsidRPr="00C87148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837" w:type="dxa"/>
            <w:vAlign w:val="center"/>
          </w:tcPr>
          <w:p w14:paraId="4A230F85" w14:textId="1137D448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</w:tr>
      <w:tr w:rsidR="008418AF" w:rsidRPr="00F06CA3" w14:paraId="2C030E85" w14:textId="77777777" w:rsidTr="00C812DD">
        <w:trPr>
          <w:trHeight w:val="2964"/>
          <w:jc w:val="center"/>
        </w:trPr>
        <w:tc>
          <w:tcPr>
            <w:tcW w:w="562" w:type="dxa"/>
            <w:vAlign w:val="center"/>
          </w:tcPr>
          <w:p w14:paraId="55A9B8D7" w14:textId="4A17170F" w:rsidR="008418AF" w:rsidRPr="00DC2D04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495</w:t>
            </w:r>
          </w:p>
        </w:tc>
        <w:tc>
          <w:tcPr>
            <w:tcW w:w="1348" w:type="dxa"/>
            <w:vAlign w:val="center"/>
          </w:tcPr>
          <w:p w14:paraId="6B24F22F" w14:textId="0CED7D80" w:rsidR="008418AF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 w:rsidRPr="00DC2D04">
              <w:rPr>
                <w:color w:val="000000"/>
                <w:sz w:val="22"/>
                <w:szCs w:val="22"/>
              </w:rPr>
              <w:t>УАЙТ-СПИРИТ</w:t>
            </w:r>
          </w:p>
        </w:tc>
        <w:tc>
          <w:tcPr>
            <w:tcW w:w="637" w:type="dxa"/>
            <w:vAlign w:val="center"/>
          </w:tcPr>
          <w:p w14:paraId="036BEC5D" w14:textId="0DF44D60" w:rsidR="008418AF" w:rsidRPr="00DC2D04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л</w:t>
            </w:r>
          </w:p>
        </w:tc>
        <w:tc>
          <w:tcPr>
            <w:tcW w:w="567" w:type="dxa"/>
            <w:vAlign w:val="center"/>
          </w:tcPr>
          <w:p w14:paraId="5E5765DA" w14:textId="415139AA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55</w:t>
            </w:r>
          </w:p>
        </w:tc>
        <w:tc>
          <w:tcPr>
            <w:tcW w:w="1259" w:type="dxa"/>
            <w:vAlign w:val="center"/>
          </w:tcPr>
          <w:p w14:paraId="59EB53A1" w14:textId="6D2441FA" w:rsidR="008418AF" w:rsidRPr="00DC2D04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32,411</w:t>
            </w:r>
          </w:p>
        </w:tc>
        <w:tc>
          <w:tcPr>
            <w:tcW w:w="687" w:type="dxa"/>
            <w:vAlign w:val="center"/>
          </w:tcPr>
          <w:p w14:paraId="33F435DC" w14:textId="503B4895" w:rsidR="008418AF" w:rsidRPr="00E97A14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Ақпан-наурыз</w:t>
            </w:r>
          </w:p>
        </w:tc>
        <w:tc>
          <w:tcPr>
            <w:tcW w:w="889" w:type="dxa"/>
          </w:tcPr>
          <w:p w14:paraId="3AC301C1" w14:textId="2CC7C0D5" w:rsidR="008418AF" w:rsidRPr="00E8510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тәсілімен сатып алу </w:t>
            </w:r>
          </w:p>
        </w:tc>
        <w:tc>
          <w:tcPr>
            <w:tcW w:w="850" w:type="dxa"/>
          </w:tcPr>
          <w:p w14:paraId="662711DE" w14:textId="77777777" w:rsidR="008418AF" w:rsidRPr="00F06CA3" w:rsidRDefault="008418AF" w:rsidP="008418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03E559CE" w14:textId="3F934B10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  <w:tc>
          <w:tcPr>
            <w:tcW w:w="1505" w:type="dxa"/>
            <w:gridSpan w:val="2"/>
            <w:vAlign w:val="center"/>
          </w:tcPr>
          <w:p w14:paraId="10B2D362" w14:textId="42131ED6" w:rsidR="008418AF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 w:rsidRPr="00DC2D04">
              <w:rPr>
                <w:color w:val="000000"/>
                <w:sz w:val="22"/>
                <w:szCs w:val="22"/>
              </w:rPr>
              <w:t>УАЙТ-СПИРИТ</w:t>
            </w:r>
          </w:p>
        </w:tc>
        <w:tc>
          <w:tcPr>
            <w:tcW w:w="635" w:type="dxa"/>
            <w:gridSpan w:val="2"/>
            <w:vAlign w:val="center"/>
          </w:tcPr>
          <w:p w14:paraId="37641C23" w14:textId="7292D27A" w:rsidR="008418AF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л</w:t>
            </w:r>
          </w:p>
        </w:tc>
        <w:tc>
          <w:tcPr>
            <w:tcW w:w="850" w:type="dxa"/>
            <w:vAlign w:val="center"/>
          </w:tcPr>
          <w:p w14:paraId="169833C6" w14:textId="05A19141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55</w:t>
            </w:r>
          </w:p>
        </w:tc>
        <w:tc>
          <w:tcPr>
            <w:tcW w:w="1015" w:type="dxa"/>
            <w:vAlign w:val="center"/>
          </w:tcPr>
          <w:p w14:paraId="6806EA3A" w14:textId="224E12B4" w:rsidR="008418AF" w:rsidRDefault="008418AF" w:rsidP="008418AF">
            <w:pPr>
              <w:ind w:left="-2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32,411</w:t>
            </w:r>
          </w:p>
        </w:tc>
        <w:tc>
          <w:tcPr>
            <w:tcW w:w="850" w:type="dxa"/>
            <w:vAlign w:val="center"/>
          </w:tcPr>
          <w:p w14:paraId="37EE169C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43E63EBB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6C548EDB" w14:textId="73016086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1134" w:type="dxa"/>
            <w:vAlign w:val="center"/>
          </w:tcPr>
          <w:p w14:paraId="4F89AEFD" w14:textId="77777777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02F954F5" w14:textId="700AFA45" w:rsidR="008418AF" w:rsidRPr="00C87148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1" w:type="dxa"/>
            <w:vAlign w:val="center"/>
          </w:tcPr>
          <w:p w14:paraId="323CF5F9" w14:textId="77777777" w:rsidR="008418AF" w:rsidRPr="00C87148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837" w:type="dxa"/>
            <w:vAlign w:val="center"/>
          </w:tcPr>
          <w:p w14:paraId="67B5296C" w14:textId="739D5213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</w:tr>
      <w:tr w:rsidR="008418AF" w:rsidRPr="00F06CA3" w14:paraId="694FD005" w14:textId="77777777" w:rsidTr="00031DE6">
        <w:trPr>
          <w:trHeight w:val="2964"/>
          <w:jc w:val="center"/>
        </w:trPr>
        <w:tc>
          <w:tcPr>
            <w:tcW w:w="562" w:type="dxa"/>
            <w:vAlign w:val="center"/>
          </w:tcPr>
          <w:p w14:paraId="12EE5E02" w14:textId="2E5E2037" w:rsidR="008418AF" w:rsidRPr="00FF6595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496</w:t>
            </w:r>
          </w:p>
        </w:tc>
        <w:tc>
          <w:tcPr>
            <w:tcW w:w="1348" w:type="dxa"/>
            <w:vAlign w:val="center"/>
          </w:tcPr>
          <w:p w14:paraId="5D99388F" w14:textId="4F4E9926" w:rsidR="008418AF" w:rsidRDefault="005F3857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СУЭМУЛЬСИЯ СЫР  </w:t>
            </w:r>
            <w:r w:rsidR="008418AF" w:rsidRPr="00FF6595">
              <w:rPr>
                <w:color w:val="000000"/>
                <w:sz w:val="22"/>
                <w:szCs w:val="22"/>
              </w:rPr>
              <w:t xml:space="preserve"> 1-5КГ</w:t>
            </w:r>
          </w:p>
        </w:tc>
        <w:tc>
          <w:tcPr>
            <w:tcW w:w="637" w:type="dxa"/>
            <w:vAlign w:val="center"/>
          </w:tcPr>
          <w:p w14:paraId="5A1BAAE0" w14:textId="3BC9E66D" w:rsidR="008418AF" w:rsidRPr="00FF6595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кг</w:t>
            </w:r>
          </w:p>
        </w:tc>
        <w:tc>
          <w:tcPr>
            <w:tcW w:w="567" w:type="dxa"/>
            <w:vAlign w:val="center"/>
          </w:tcPr>
          <w:p w14:paraId="727746E9" w14:textId="100BB358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55</w:t>
            </w:r>
          </w:p>
        </w:tc>
        <w:tc>
          <w:tcPr>
            <w:tcW w:w="1259" w:type="dxa"/>
            <w:vAlign w:val="center"/>
          </w:tcPr>
          <w:p w14:paraId="64E85C4B" w14:textId="1DFB5F1E" w:rsidR="008418AF" w:rsidRPr="00D254FD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18,661</w:t>
            </w:r>
          </w:p>
        </w:tc>
        <w:tc>
          <w:tcPr>
            <w:tcW w:w="687" w:type="dxa"/>
            <w:vAlign w:val="center"/>
          </w:tcPr>
          <w:p w14:paraId="412988A1" w14:textId="70D14740" w:rsidR="008418AF" w:rsidRPr="00E97A14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Ақпан-наурыз</w:t>
            </w:r>
          </w:p>
        </w:tc>
        <w:tc>
          <w:tcPr>
            <w:tcW w:w="889" w:type="dxa"/>
          </w:tcPr>
          <w:p w14:paraId="716B6B17" w14:textId="5925C895" w:rsidR="008418AF" w:rsidRPr="00E8510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тәсілімен сатып алу </w:t>
            </w:r>
          </w:p>
        </w:tc>
        <w:tc>
          <w:tcPr>
            <w:tcW w:w="850" w:type="dxa"/>
          </w:tcPr>
          <w:p w14:paraId="40F8530E" w14:textId="77777777" w:rsidR="008418AF" w:rsidRPr="00F06CA3" w:rsidRDefault="008418AF" w:rsidP="008418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11972A1D" w14:textId="4F98EF2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  <w:tc>
          <w:tcPr>
            <w:tcW w:w="1505" w:type="dxa"/>
            <w:gridSpan w:val="2"/>
            <w:vAlign w:val="center"/>
          </w:tcPr>
          <w:p w14:paraId="15DA1B1B" w14:textId="77777777" w:rsidR="005F3857" w:rsidRDefault="005F3857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СУЭМУЛЬСИЯ СЫР  </w:t>
            </w:r>
            <w:r w:rsidRPr="00FF6595">
              <w:rPr>
                <w:color w:val="000000"/>
                <w:sz w:val="22"/>
                <w:szCs w:val="22"/>
              </w:rPr>
              <w:t xml:space="preserve"> </w:t>
            </w:r>
          </w:p>
          <w:p w14:paraId="6F374ED5" w14:textId="7527E070" w:rsidR="008418AF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 w:rsidRPr="00FF6595">
              <w:rPr>
                <w:color w:val="000000"/>
                <w:sz w:val="22"/>
                <w:szCs w:val="22"/>
              </w:rPr>
              <w:t>1-5КГ</w:t>
            </w:r>
          </w:p>
        </w:tc>
        <w:tc>
          <w:tcPr>
            <w:tcW w:w="635" w:type="dxa"/>
            <w:gridSpan w:val="2"/>
            <w:vAlign w:val="center"/>
          </w:tcPr>
          <w:p w14:paraId="37D83957" w14:textId="27AD9B8C" w:rsidR="008418AF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кг</w:t>
            </w:r>
          </w:p>
        </w:tc>
        <w:tc>
          <w:tcPr>
            <w:tcW w:w="850" w:type="dxa"/>
            <w:vAlign w:val="center"/>
          </w:tcPr>
          <w:p w14:paraId="7D1C9119" w14:textId="4A34FF0F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55</w:t>
            </w:r>
          </w:p>
        </w:tc>
        <w:tc>
          <w:tcPr>
            <w:tcW w:w="1015" w:type="dxa"/>
            <w:vAlign w:val="center"/>
          </w:tcPr>
          <w:p w14:paraId="4BF76BC2" w14:textId="6E29BAF0" w:rsidR="008418AF" w:rsidRDefault="008418AF" w:rsidP="008418AF">
            <w:pPr>
              <w:ind w:left="-2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18,661</w:t>
            </w:r>
          </w:p>
        </w:tc>
        <w:tc>
          <w:tcPr>
            <w:tcW w:w="850" w:type="dxa"/>
            <w:vAlign w:val="center"/>
          </w:tcPr>
          <w:p w14:paraId="030249F0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09DB2DB8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6DEDDF18" w14:textId="3875A1CC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1134" w:type="dxa"/>
            <w:vAlign w:val="center"/>
          </w:tcPr>
          <w:p w14:paraId="3381F0EF" w14:textId="77777777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599491F4" w14:textId="1B04DA24" w:rsidR="008418AF" w:rsidRPr="00C87148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1" w:type="dxa"/>
            <w:vAlign w:val="center"/>
          </w:tcPr>
          <w:p w14:paraId="33B02FC2" w14:textId="77777777" w:rsidR="008418AF" w:rsidRPr="00C87148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837" w:type="dxa"/>
            <w:vAlign w:val="center"/>
          </w:tcPr>
          <w:p w14:paraId="0924F175" w14:textId="642673D5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</w:tr>
      <w:tr w:rsidR="00C87148" w:rsidRPr="00F06CA3" w14:paraId="21C13808" w14:textId="77777777" w:rsidTr="00BB4C33">
        <w:trPr>
          <w:trHeight w:val="2681"/>
          <w:jc w:val="center"/>
        </w:trPr>
        <w:tc>
          <w:tcPr>
            <w:tcW w:w="562" w:type="dxa"/>
            <w:vAlign w:val="center"/>
          </w:tcPr>
          <w:p w14:paraId="4686AA83" w14:textId="2A1956B9" w:rsidR="00C87148" w:rsidRDefault="00C87148" w:rsidP="00C87148">
            <w:pPr>
              <w:jc w:val="center"/>
              <w:rPr>
                <w:sz w:val="22"/>
                <w:szCs w:val="22"/>
              </w:rPr>
            </w:pPr>
            <w:r w:rsidRPr="00CB0C03">
              <w:rPr>
                <w:sz w:val="22"/>
                <w:szCs w:val="22"/>
              </w:rPr>
              <w:t>967</w:t>
            </w:r>
          </w:p>
        </w:tc>
        <w:tc>
          <w:tcPr>
            <w:tcW w:w="1348" w:type="dxa"/>
            <w:vAlign w:val="center"/>
          </w:tcPr>
          <w:p w14:paraId="37485016" w14:textId="5C83107C" w:rsidR="00C87148" w:rsidRDefault="005F3857" w:rsidP="00C871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ПРОПАН ГАЗЫ БАР </w:t>
            </w:r>
            <w:r w:rsidR="00C87148" w:rsidRPr="00CB0C03">
              <w:rPr>
                <w:color w:val="000000"/>
                <w:sz w:val="22"/>
                <w:szCs w:val="22"/>
              </w:rPr>
              <w:t>БАЛЛОН 9900102</w:t>
            </w:r>
          </w:p>
        </w:tc>
        <w:tc>
          <w:tcPr>
            <w:tcW w:w="637" w:type="dxa"/>
            <w:vAlign w:val="center"/>
          </w:tcPr>
          <w:p w14:paraId="6C35366E" w14:textId="2B9FB324" w:rsidR="00C87148" w:rsidRPr="005F3857" w:rsidRDefault="005F3857" w:rsidP="00C87148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дана</w:t>
            </w:r>
          </w:p>
        </w:tc>
        <w:tc>
          <w:tcPr>
            <w:tcW w:w="567" w:type="dxa"/>
            <w:vAlign w:val="center"/>
          </w:tcPr>
          <w:p w14:paraId="5075FD04" w14:textId="0B913799" w:rsidR="00C87148" w:rsidRDefault="00C87148" w:rsidP="00C87148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CB0C03">
              <w:rPr>
                <w:color w:val="000000"/>
                <w:sz w:val="22"/>
                <w:szCs w:val="22"/>
                <w:lang w:val="kk-KZ"/>
              </w:rPr>
              <w:t>20</w:t>
            </w:r>
          </w:p>
        </w:tc>
        <w:tc>
          <w:tcPr>
            <w:tcW w:w="1259" w:type="dxa"/>
            <w:vAlign w:val="center"/>
          </w:tcPr>
          <w:p w14:paraId="59786163" w14:textId="5D0EAD84" w:rsidR="00C87148" w:rsidRDefault="00C87148" w:rsidP="00C87148">
            <w:pPr>
              <w:jc w:val="center"/>
              <w:rPr>
                <w:color w:val="000000"/>
                <w:sz w:val="22"/>
                <w:szCs w:val="22"/>
              </w:rPr>
            </w:pPr>
            <w:r w:rsidRPr="00CB0C03">
              <w:rPr>
                <w:color w:val="000000"/>
                <w:sz w:val="22"/>
                <w:szCs w:val="22"/>
              </w:rPr>
              <w:t>434,40</w:t>
            </w:r>
          </w:p>
        </w:tc>
        <w:tc>
          <w:tcPr>
            <w:tcW w:w="687" w:type="dxa"/>
            <w:vAlign w:val="center"/>
          </w:tcPr>
          <w:p w14:paraId="3F8BBDB5" w14:textId="77777777" w:rsidR="008418AF" w:rsidRDefault="00C87148" w:rsidP="00C87148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2049E012" w14:textId="4D25D5E6" w:rsidR="008418AF" w:rsidRDefault="00C87148" w:rsidP="00C87148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7A3CF21F" w14:textId="6D2E323B" w:rsidR="00C87148" w:rsidRPr="00E97A14" w:rsidRDefault="00C87148" w:rsidP="00C871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889" w:type="dxa"/>
            <w:vAlign w:val="center"/>
          </w:tcPr>
          <w:p w14:paraId="10041E0F" w14:textId="77777777" w:rsidR="008418AF" w:rsidRDefault="00C87148" w:rsidP="00C87148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0F218354" w14:textId="6C40E0FC" w:rsidR="00C87148" w:rsidRPr="00E85107" w:rsidRDefault="00C87148" w:rsidP="00C871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0" w:type="dxa"/>
          </w:tcPr>
          <w:p w14:paraId="13B7EEEE" w14:textId="77777777" w:rsidR="00C87148" w:rsidRPr="00F06CA3" w:rsidRDefault="00C87148" w:rsidP="00C87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1255E9E5" w14:textId="6F857280" w:rsidR="00C87148" w:rsidRPr="00341067" w:rsidRDefault="00C87148" w:rsidP="00C871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  <w:tc>
          <w:tcPr>
            <w:tcW w:w="1505" w:type="dxa"/>
            <w:gridSpan w:val="2"/>
            <w:vAlign w:val="center"/>
          </w:tcPr>
          <w:p w14:paraId="19E221CA" w14:textId="77777777" w:rsidR="008418AF" w:rsidRDefault="008418AF" w:rsidP="00C87148">
            <w:pPr>
              <w:jc w:val="center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Шығарыл</w:t>
            </w:r>
          </w:p>
          <w:p w14:paraId="04FAA9F9" w14:textId="6248B204" w:rsidR="00C87148" w:rsidRPr="00153228" w:rsidRDefault="008418AF" w:rsidP="00C87148">
            <w:pPr>
              <w:jc w:val="center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сын</w:t>
            </w:r>
          </w:p>
        </w:tc>
        <w:tc>
          <w:tcPr>
            <w:tcW w:w="635" w:type="dxa"/>
            <w:gridSpan w:val="2"/>
            <w:vAlign w:val="center"/>
          </w:tcPr>
          <w:p w14:paraId="1F575647" w14:textId="77777777" w:rsidR="00C87148" w:rsidRDefault="00C87148" w:rsidP="00C871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495AAB2" w14:textId="77777777" w:rsidR="00C87148" w:rsidRDefault="00C87148" w:rsidP="00C87148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1015" w:type="dxa"/>
            <w:vAlign w:val="center"/>
          </w:tcPr>
          <w:p w14:paraId="2CC264C1" w14:textId="77777777" w:rsidR="00C87148" w:rsidRDefault="00C87148" w:rsidP="00C87148">
            <w:pPr>
              <w:ind w:left="-2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89FFDC8" w14:textId="77777777" w:rsidR="00C87148" w:rsidRDefault="00C87148" w:rsidP="00C87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CD7A7F0" w14:textId="77777777" w:rsidR="00C87148" w:rsidRPr="00BA6BF1" w:rsidRDefault="00C87148" w:rsidP="00C87148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851" w:type="dxa"/>
            <w:vAlign w:val="center"/>
          </w:tcPr>
          <w:p w14:paraId="28528A90" w14:textId="77777777" w:rsidR="00C87148" w:rsidRPr="00F57515" w:rsidRDefault="00C87148" w:rsidP="00C871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019A9134" w14:textId="77777777" w:rsidR="00C87148" w:rsidRPr="00341067" w:rsidRDefault="00C87148" w:rsidP="00C871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418AF" w:rsidRPr="00F06CA3" w14:paraId="741B0285" w14:textId="77777777" w:rsidTr="0020258F">
        <w:tblPrEx>
          <w:tblLook w:val="0000" w:firstRow="0" w:lastRow="0" w:firstColumn="0" w:lastColumn="0" w:noHBand="0" w:noVBand="0"/>
        </w:tblPrEx>
        <w:trPr>
          <w:trHeight w:val="5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CE59" w14:textId="77777777" w:rsidR="008418AF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08A5" w14:textId="77777777" w:rsidR="008418AF" w:rsidRPr="00341067" w:rsidRDefault="008418AF" w:rsidP="008418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7364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87D1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1128" w14:textId="77777777" w:rsidR="008418AF" w:rsidRPr="005D0453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CFCC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9BA6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27A4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8DA2" w14:textId="77777777" w:rsidR="008418AF" w:rsidRPr="00341067" w:rsidRDefault="008418AF" w:rsidP="008418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252B" w14:textId="3BBB0023" w:rsidR="008418AF" w:rsidRPr="00E9118D" w:rsidRDefault="005F3857" w:rsidP="008418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Оттан қорғайтын сыр </w:t>
            </w:r>
            <w:r w:rsidR="008418AF" w:rsidRPr="00E9118D">
              <w:rPr>
                <w:sz w:val="22"/>
                <w:szCs w:val="22"/>
              </w:rPr>
              <w:t xml:space="preserve"> ОГНЕТИТАН LMR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A7A2" w14:textId="27DB19CD" w:rsidR="008418AF" w:rsidRPr="00E9118D" w:rsidRDefault="008418AF" w:rsidP="008418AF">
            <w:pPr>
              <w:jc w:val="center"/>
              <w:rPr>
                <w:sz w:val="22"/>
                <w:szCs w:val="22"/>
              </w:rPr>
            </w:pPr>
            <w:r w:rsidRPr="00E9118D"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BEE1" w14:textId="1FA81833" w:rsidR="008418AF" w:rsidRPr="00E9118D" w:rsidRDefault="008418AF" w:rsidP="008418AF">
            <w:pPr>
              <w:jc w:val="center"/>
              <w:rPr>
                <w:sz w:val="22"/>
                <w:szCs w:val="22"/>
              </w:rPr>
            </w:pPr>
            <w:r w:rsidRPr="00E9118D">
              <w:rPr>
                <w:sz w:val="22"/>
                <w:szCs w:val="22"/>
              </w:rPr>
              <w:t>165,00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8D15" w14:textId="48527135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1 664,85</w:t>
            </w:r>
          </w:p>
        </w:tc>
        <w:tc>
          <w:tcPr>
            <w:tcW w:w="850" w:type="dxa"/>
            <w:vAlign w:val="center"/>
          </w:tcPr>
          <w:p w14:paraId="0CAAA3EA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095EFA83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596F6C8B" w14:textId="1BBD376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1134" w:type="dxa"/>
            <w:vAlign w:val="center"/>
          </w:tcPr>
          <w:p w14:paraId="25D4F263" w14:textId="77777777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22A3EB89" w14:textId="75639322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B4D9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519A6A5" w14:textId="088F0EBF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</w:tr>
      <w:tr w:rsidR="008418AF" w:rsidRPr="00F06CA3" w14:paraId="660EFF32" w14:textId="77777777" w:rsidTr="0020258F">
        <w:tblPrEx>
          <w:tblLook w:val="0000" w:firstRow="0" w:lastRow="0" w:firstColumn="0" w:lastColumn="0" w:noHBand="0" w:noVBand="0"/>
        </w:tblPrEx>
        <w:trPr>
          <w:trHeight w:val="8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AED0" w14:textId="77777777" w:rsidR="008418AF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3D32" w14:textId="77777777" w:rsidR="008418AF" w:rsidRPr="00341067" w:rsidRDefault="008418AF" w:rsidP="008418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ACFD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2945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2138" w14:textId="77777777" w:rsidR="008418AF" w:rsidRPr="005D0453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436E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7D99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179E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FBB6" w14:textId="77777777" w:rsidR="008418AF" w:rsidRPr="00341067" w:rsidRDefault="008418AF" w:rsidP="008418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63F1" w14:textId="4D03C9C8" w:rsidR="008418AF" w:rsidRPr="00E9118D" w:rsidRDefault="005F3857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</w:t>
            </w:r>
            <w:proofErr w:type="spellStart"/>
            <w:r w:rsidR="008418AF" w:rsidRPr="00E9118D">
              <w:rPr>
                <w:sz w:val="22"/>
                <w:szCs w:val="22"/>
              </w:rPr>
              <w:t>елескоп</w:t>
            </w:r>
            <w:proofErr w:type="spellEnd"/>
            <w:r>
              <w:rPr>
                <w:sz w:val="22"/>
                <w:szCs w:val="22"/>
                <w:lang w:val="kk-KZ"/>
              </w:rPr>
              <w:t xml:space="preserve">тық қалам </w:t>
            </w:r>
            <w:r w:rsidR="008418AF" w:rsidRPr="00E9118D">
              <w:rPr>
                <w:sz w:val="22"/>
                <w:szCs w:val="22"/>
              </w:rPr>
              <w:t xml:space="preserve"> Matrix 150-300 см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7E78" w14:textId="6D6559D2" w:rsidR="006F376E" w:rsidRDefault="006F376E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да</w:t>
            </w:r>
          </w:p>
          <w:p w14:paraId="0BEABA78" w14:textId="04D867BD" w:rsidR="008418AF" w:rsidRPr="006F376E" w:rsidRDefault="006F376E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3DA0" w14:textId="134A5E42" w:rsidR="008418AF" w:rsidRPr="00E9118D" w:rsidRDefault="008418AF" w:rsidP="008418AF">
            <w:pPr>
              <w:jc w:val="center"/>
              <w:rPr>
                <w:sz w:val="22"/>
                <w:szCs w:val="22"/>
              </w:rPr>
            </w:pPr>
            <w:r w:rsidRPr="00E9118D">
              <w:rPr>
                <w:sz w:val="22"/>
                <w:szCs w:val="22"/>
              </w:rPr>
              <w:t>4,00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FE27" w14:textId="5EE65A98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7,08</w:t>
            </w:r>
          </w:p>
        </w:tc>
        <w:tc>
          <w:tcPr>
            <w:tcW w:w="850" w:type="dxa"/>
            <w:vAlign w:val="center"/>
          </w:tcPr>
          <w:p w14:paraId="79CC956B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388D2A73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5E4B0352" w14:textId="1AA24BEE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1134" w:type="dxa"/>
            <w:vAlign w:val="center"/>
          </w:tcPr>
          <w:p w14:paraId="5BF476FC" w14:textId="77777777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7ECB4304" w14:textId="4C85820E" w:rsidR="008418AF" w:rsidRPr="002562EE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F5AD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0F9BC631" w14:textId="6443C99A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</w:tr>
      <w:tr w:rsidR="008418AF" w:rsidRPr="00F06CA3" w14:paraId="60A134C0" w14:textId="77777777" w:rsidTr="0020258F">
        <w:tblPrEx>
          <w:tblLook w:val="0000" w:firstRow="0" w:lastRow="0" w:firstColumn="0" w:lastColumn="0" w:noHBand="0" w:noVBand="0"/>
        </w:tblPrEx>
        <w:trPr>
          <w:trHeight w:val="14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003F" w14:textId="77777777" w:rsidR="008418AF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5DFB" w14:textId="77777777" w:rsidR="008418AF" w:rsidRPr="00341067" w:rsidRDefault="008418AF" w:rsidP="008418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5201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D8E3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6537" w14:textId="77777777" w:rsidR="008418AF" w:rsidRPr="009B346C" w:rsidRDefault="008418AF" w:rsidP="008418A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C66C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F61A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0741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3137" w14:textId="77777777" w:rsidR="008418AF" w:rsidRPr="00341067" w:rsidRDefault="008418AF" w:rsidP="008418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D456" w14:textId="75E37B56" w:rsidR="008418AF" w:rsidRPr="00E9118D" w:rsidRDefault="008418AF" w:rsidP="008418AF">
            <w:pPr>
              <w:jc w:val="center"/>
              <w:rPr>
                <w:sz w:val="22"/>
                <w:szCs w:val="22"/>
              </w:rPr>
            </w:pPr>
            <w:r w:rsidRPr="00E9118D">
              <w:rPr>
                <w:sz w:val="22"/>
                <w:szCs w:val="22"/>
              </w:rPr>
              <w:t>Б</w:t>
            </w:r>
            <w:r w:rsidR="006F376E">
              <w:rPr>
                <w:sz w:val="22"/>
                <w:szCs w:val="22"/>
                <w:lang w:val="kk-KZ"/>
              </w:rPr>
              <w:t xml:space="preserve">ілікшеге арналған </w:t>
            </w:r>
            <w:proofErr w:type="gramStart"/>
            <w:r w:rsidR="006F376E">
              <w:rPr>
                <w:sz w:val="22"/>
                <w:szCs w:val="22"/>
                <w:lang w:val="kk-KZ"/>
              </w:rPr>
              <w:t>б</w:t>
            </w:r>
            <w:proofErr w:type="spellStart"/>
            <w:r w:rsidRPr="00E9118D">
              <w:rPr>
                <w:sz w:val="22"/>
                <w:szCs w:val="22"/>
              </w:rPr>
              <w:t>югель</w:t>
            </w:r>
            <w:proofErr w:type="spellEnd"/>
            <w:r w:rsidRPr="00E9118D">
              <w:rPr>
                <w:sz w:val="22"/>
                <w:szCs w:val="22"/>
              </w:rPr>
              <w:t xml:space="preserve">  </w:t>
            </w:r>
            <w:proofErr w:type="spellStart"/>
            <w:r w:rsidRPr="00E9118D">
              <w:rPr>
                <w:sz w:val="22"/>
                <w:szCs w:val="22"/>
              </w:rPr>
              <w:t>Dexter</w:t>
            </w:r>
            <w:proofErr w:type="spellEnd"/>
            <w:proofErr w:type="gramEnd"/>
            <w:r w:rsidRPr="00E9118D">
              <w:rPr>
                <w:sz w:val="22"/>
                <w:szCs w:val="22"/>
              </w:rPr>
              <w:t xml:space="preserve"> 110 мм ø6 мм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3584" w14:textId="3D00EA99" w:rsidR="006F376E" w:rsidRDefault="006F376E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да</w:t>
            </w:r>
          </w:p>
          <w:p w14:paraId="0E2ABA6A" w14:textId="71FE60E5" w:rsidR="008418AF" w:rsidRPr="006F376E" w:rsidRDefault="006F376E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3FD0" w14:textId="2899BD1E" w:rsidR="008418AF" w:rsidRPr="00E9118D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 w:rsidRPr="00E9118D">
              <w:rPr>
                <w:sz w:val="22"/>
                <w:szCs w:val="22"/>
              </w:rPr>
              <w:t>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D718" w14:textId="11E87115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1,76</w:t>
            </w:r>
          </w:p>
        </w:tc>
        <w:tc>
          <w:tcPr>
            <w:tcW w:w="850" w:type="dxa"/>
            <w:vAlign w:val="center"/>
          </w:tcPr>
          <w:p w14:paraId="4B1254DF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194EDE95" w14:textId="77777777" w:rsidR="008418AF" w:rsidRDefault="008418AF" w:rsidP="008418A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7EA286F6" w14:textId="01BDBF5E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1134" w:type="dxa"/>
            <w:vAlign w:val="center"/>
          </w:tcPr>
          <w:p w14:paraId="61C252A9" w14:textId="77777777" w:rsidR="008418AF" w:rsidRDefault="008418AF" w:rsidP="008418AF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3C208401" w14:textId="76EA0EAF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DEEC" w14:textId="77777777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0C98E54B" w14:textId="0865964C" w:rsidR="008418AF" w:rsidRPr="00341067" w:rsidRDefault="008418AF" w:rsidP="008418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</w:tr>
      <w:tr w:rsidR="006F376E" w:rsidRPr="00F06CA3" w14:paraId="5DBA906C" w14:textId="77777777" w:rsidTr="00CD3683">
        <w:tblPrEx>
          <w:tblLook w:val="0000" w:firstRow="0" w:lastRow="0" w:firstColumn="0" w:lastColumn="0" w:noHBand="0" w:noVBand="0"/>
        </w:tblPrEx>
        <w:trPr>
          <w:trHeight w:val="15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A708" w14:textId="77777777" w:rsidR="006F376E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AC5B" w14:textId="77777777" w:rsidR="006F376E" w:rsidRPr="00341067" w:rsidRDefault="006F376E" w:rsidP="006F37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FFB7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F575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6B82" w14:textId="77777777" w:rsidR="006F376E" w:rsidRPr="009B346C" w:rsidRDefault="006F376E" w:rsidP="006F376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4A8C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D9B0C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126B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84D7" w14:textId="77777777" w:rsidR="006F376E" w:rsidRPr="00341067" w:rsidRDefault="006F376E" w:rsidP="006F37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EA39" w14:textId="39F55F32" w:rsidR="006F376E" w:rsidRPr="00E9118D" w:rsidRDefault="006F376E" w:rsidP="006F37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Сулы сырларға арналған білікше </w:t>
            </w:r>
            <w:r w:rsidRPr="00E9118D">
              <w:rPr>
                <w:sz w:val="22"/>
                <w:szCs w:val="22"/>
              </w:rPr>
              <w:t xml:space="preserve"> </w:t>
            </w:r>
            <w:proofErr w:type="spellStart"/>
            <w:r w:rsidRPr="00E9118D">
              <w:rPr>
                <w:sz w:val="22"/>
                <w:szCs w:val="22"/>
              </w:rPr>
              <w:t>Dexter</w:t>
            </w:r>
            <w:proofErr w:type="spellEnd"/>
            <w:r w:rsidRPr="00E9118D">
              <w:rPr>
                <w:sz w:val="22"/>
                <w:szCs w:val="22"/>
              </w:rPr>
              <w:t xml:space="preserve"> 110 мм 5 </w:t>
            </w:r>
            <w:r>
              <w:rPr>
                <w:sz w:val="22"/>
                <w:szCs w:val="22"/>
                <w:lang w:val="kk-KZ"/>
              </w:rPr>
              <w:t>дана</w:t>
            </w:r>
            <w:r w:rsidRPr="00E9118D">
              <w:rPr>
                <w:sz w:val="22"/>
                <w:szCs w:val="22"/>
              </w:rPr>
              <w:t>.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52FDE" w14:textId="77777777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</w:p>
          <w:p w14:paraId="40668AC4" w14:textId="77777777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</w:p>
          <w:p w14:paraId="5B986223" w14:textId="22CA27D3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</w:t>
            </w:r>
            <w:r w:rsidRPr="00175463">
              <w:rPr>
                <w:sz w:val="22"/>
                <w:szCs w:val="22"/>
                <w:lang w:val="kk-KZ"/>
              </w:rPr>
              <w:t>а</w:t>
            </w:r>
          </w:p>
          <w:p w14:paraId="14EB5670" w14:textId="4088F03A" w:rsidR="006F376E" w:rsidRPr="00E9118D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D657" w14:textId="6C68E350" w:rsidR="006F376E" w:rsidRPr="00E9118D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 w:rsidRPr="00E9118D">
              <w:rPr>
                <w:sz w:val="22"/>
                <w:szCs w:val="22"/>
              </w:rPr>
              <w:t>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7E4E" w14:textId="5DC1720F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1,60</w:t>
            </w:r>
          </w:p>
        </w:tc>
        <w:tc>
          <w:tcPr>
            <w:tcW w:w="850" w:type="dxa"/>
            <w:vAlign w:val="center"/>
          </w:tcPr>
          <w:p w14:paraId="64EA6ED5" w14:textId="77777777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10AADF1D" w14:textId="77777777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773040BD" w14:textId="063E0713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1134" w:type="dxa"/>
            <w:vAlign w:val="center"/>
          </w:tcPr>
          <w:p w14:paraId="26B8B4D2" w14:textId="77777777" w:rsidR="006F376E" w:rsidRDefault="006F376E" w:rsidP="006F376E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11307AAA" w14:textId="16FDA92B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83BC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2706AB5" w14:textId="09A9A86C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</w:tr>
      <w:tr w:rsidR="006F376E" w:rsidRPr="00F06CA3" w14:paraId="300CA580" w14:textId="77777777" w:rsidTr="00CD3683">
        <w:tblPrEx>
          <w:tblLook w:val="0000" w:firstRow="0" w:lastRow="0" w:firstColumn="0" w:lastColumn="0" w:noHBand="0" w:noVBand="0"/>
        </w:tblPrEx>
        <w:trPr>
          <w:trHeight w:val="15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6403" w14:textId="77777777" w:rsidR="006F376E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ACB2" w14:textId="77777777" w:rsidR="006F376E" w:rsidRPr="00341067" w:rsidRDefault="006F376E" w:rsidP="006F37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E7D4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8E93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8015" w14:textId="77777777" w:rsidR="006F376E" w:rsidRPr="009B346C" w:rsidRDefault="006F376E" w:rsidP="006F376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87F0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C1A7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F7BD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DFDC" w14:textId="77777777" w:rsidR="006F376E" w:rsidRPr="00341067" w:rsidRDefault="006F376E" w:rsidP="006F37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B85E" w14:textId="3F93AA4A" w:rsidR="006F376E" w:rsidRPr="00E9118D" w:rsidRDefault="00607C92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Жалпақ жаққыш</w:t>
            </w:r>
            <w:r w:rsidR="006F376E" w:rsidRPr="00E9118D">
              <w:rPr>
                <w:sz w:val="22"/>
                <w:szCs w:val="22"/>
              </w:rPr>
              <w:t xml:space="preserve"> 75 мм, </w:t>
            </w:r>
            <w:r>
              <w:rPr>
                <w:sz w:val="22"/>
                <w:szCs w:val="22"/>
                <w:lang w:val="kk-KZ"/>
              </w:rPr>
              <w:t>табиғи қыл, ағаш сап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70E2" w14:textId="77777777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</w:p>
          <w:p w14:paraId="7351DAF2" w14:textId="77777777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</w:p>
          <w:p w14:paraId="53F774EC" w14:textId="6E168434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да</w:t>
            </w:r>
          </w:p>
          <w:p w14:paraId="3A609F87" w14:textId="11B5A0BD" w:rsidR="006F376E" w:rsidRPr="00E9118D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CC6B" w14:textId="12C48F9D" w:rsidR="006F376E" w:rsidRPr="00E9118D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 w:rsidRPr="00E9118D">
              <w:rPr>
                <w:sz w:val="22"/>
                <w:szCs w:val="22"/>
              </w:rPr>
              <w:t>15,00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FE90" w14:textId="0C35073A" w:rsidR="006F376E" w:rsidRDefault="006F376E" w:rsidP="006F376E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10,73</w:t>
            </w:r>
          </w:p>
        </w:tc>
        <w:tc>
          <w:tcPr>
            <w:tcW w:w="850" w:type="dxa"/>
            <w:vAlign w:val="center"/>
          </w:tcPr>
          <w:p w14:paraId="34885AB3" w14:textId="77777777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6E0C5F2A" w14:textId="77777777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52DC9E0C" w14:textId="6BABBBCD" w:rsidR="006F376E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1134" w:type="dxa"/>
            <w:vAlign w:val="center"/>
          </w:tcPr>
          <w:p w14:paraId="4CB98690" w14:textId="77777777" w:rsidR="006F376E" w:rsidRDefault="006F376E" w:rsidP="006F376E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74A813FD" w14:textId="046C2512" w:rsidR="006F376E" w:rsidRPr="00694618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C4BF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646FCCB2" w14:textId="706037E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</w:tr>
      <w:tr w:rsidR="006F376E" w:rsidRPr="00F06CA3" w14:paraId="5ACFF136" w14:textId="77777777" w:rsidTr="00CD3683">
        <w:tblPrEx>
          <w:tblLook w:val="0000" w:firstRow="0" w:lastRow="0" w:firstColumn="0" w:lastColumn="0" w:noHBand="0" w:noVBand="0"/>
        </w:tblPrEx>
        <w:trPr>
          <w:trHeight w:val="15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B5C" w14:textId="77777777" w:rsidR="006F376E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ECC9" w14:textId="77777777" w:rsidR="006F376E" w:rsidRPr="00341067" w:rsidRDefault="006F376E" w:rsidP="006F37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B84F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67A6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0095" w14:textId="77777777" w:rsidR="006F376E" w:rsidRPr="00530B3F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0D3A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2D48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FA60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F8D6" w14:textId="77777777" w:rsidR="006F376E" w:rsidRPr="00341067" w:rsidRDefault="006F376E" w:rsidP="006F37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F9EB" w14:textId="2B0FAE95" w:rsidR="006F376E" w:rsidRPr="00DC21B8" w:rsidRDefault="00607C92" w:rsidP="006F37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Қақпақты контейнер  </w:t>
            </w:r>
            <w:r w:rsidR="006F376E" w:rsidRPr="008005F4">
              <w:rPr>
                <w:sz w:val="22"/>
                <w:szCs w:val="22"/>
              </w:rPr>
              <w:t xml:space="preserve">           пластик 82 л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191C" w14:textId="77777777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</w:p>
          <w:p w14:paraId="55FACE95" w14:textId="77777777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</w:p>
          <w:p w14:paraId="0C7E2038" w14:textId="732FC8BE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</w:t>
            </w:r>
            <w:r w:rsidRPr="00175463">
              <w:rPr>
                <w:sz w:val="22"/>
                <w:szCs w:val="22"/>
                <w:lang w:val="kk-KZ"/>
              </w:rPr>
              <w:t>а</w:t>
            </w:r>
          </w:p>
          <w:p w14:paraId="15E36D7D" w14:textId="52929354" w:rsidR="006F376E" w:rsidRPr="00DC21B8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01F7" w14:textId="49599B86" w:rsidR="006F376E" w:rsidRPr="00530B3F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4B5B" w14:textId="42D17E29" w:rsidR="006F376E" w:rsidRDefault="006F376E" w:rsidP="006F376E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155,00</w:t>
            </w:r>
          </w:p>
        </w:tc>
        <w:tc>
          <w:tcPr>
            <w:tcW w:w="850" w:type="dxa"/>
            <w:vAlign w:val="center"/>
          </w:tcPr>
          <w:p w14:paraId="5C2F8A2D" w14:textId="77777777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</w:t>
            </w:r>
          </w:p>
          <w:p w14:paraId="26D4BB3D" w14:textId="77777777" w:rsidR="006F376E" w:rsidRDefault="006F376E" w:rsidP="006F376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мыр-мау</w:t>
            </w:r>
          </w:p>
          <w:p w14:paraId="6A9BA7BD" w14:textId="4A1FD34C" w:rsidR="006F376E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сым </w:t>
            </w:r>
          </w:p>
        </w:tc>
        <w:tc>
          <w:tcPr>
            <w:tcW w:w="1134" w:type="dxa"/>
            <w:vAlign w:val="center"/>
          </w:tcPr>
          <w:p w14:paraId="2D86C161" w14:textId="77777777" w:rsidR="006F376E" w:rsidRDefault="006F376E" w:rsidP="006F376E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DA2896"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  <w:r w:rsidRPr="00C87148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тәсілі</w:t>
            </w:r>
          </w:p>
          <w:p w14:paraId="707EFB03" w14:textId="25B5670E" w:rsidR="006F376E" w:rsidRPr="00694618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мен сатып алу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9DDF" w14:textId="77777777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4565508C" w14:textId="5912165A" w:rsidR="006F376E" w:rsidRPr="00341067" w:rsidRDefault="006F376E" w:rsidP="006F3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Өске-мен қ. </w:t>
            </w:r>
          </w:p>
        </w:tc>
      </w:tr>
      <w:tr w:rsidR="00D254FD" w:rsidRPr="00F06CA3" w14:paraId="743E3974" w14:textId="77777777" w:rsidTr="00E648A9">
        <w:tblPrEx>
          <w:tblLook w:val="0000" w:firstRow="0" w:lastRow="0" w:firstColumn="0" w:lastColumn="0" w:noHBand="0" w:noVBand="0"/>
        </w:tblPrEx>
        <w:trPr>
          <w:trHeight w:val="414"/>
          <w:jc w:val="center"/>
        </w:trPr>
        <w:tc>
          <w:tcPr>
            <w:tcW w:w="3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8161" w14:textId="66E1888A" w:rsidR="00D254FD" w:rsidRPr="009D5026" w:rsidRDefault="00607C92" w:rsidP="00D254F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Жиыны</w:t>
            </w:r>
            <w:r w:rsidR="00D254FD" w:rsidRPr="009D5026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2E51" w14:textId="3B747D03" w:rsidR="00D254FD" w:rsidRPr="00DC2251" w:rsidRDefault="00DC2251" w:rsidP="00D254FD">
            <w:pPr>
              <w:jc w:val="center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761</w:t>
            </w:r>
            <w:r w:rsidR="00D254FD" w:rsidRPr="00507928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493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CF96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987D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DBEE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4894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06D9" w14:textId="0924DBBB" w:rsidR="00D254FD" w:rsidRPr="009D5026" w:rsidRDefault="00607C92" w:rsidP="00D254FD">
            <w:pPr>
              <w:rPr>
                <w:b/>
                <w:bCs/>
                <w:sz w:val="22"/>
                <w:szCs w:val="22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Жиыны</w:t>
            </w:r>
            <w:r w:rsidR="00D254FD" w:rsidRPr="009D5026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555" w14:textId="1E21E615" w:rsidR="00D254FD" w:rsidRPr="00F45E75" w:rsidRDefault="00D254FD" w:rsidP="00D254FD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2 </w:t>
            </w:r>
            <w:r w:rsidR="000F28D4">
              <w:rPr>
                <w:b/>
                <w:bCs/>
                <w:color w:val="000000"/>
                <w:sz w:val="22"/>
                <w:szCs w:val="22"/>
                <w:lang w:val="kk-KZ"/>
              </w:rPr>
              <w:t>176</w:t>
            </w:r>
            <w:r w:rsidRPr="009D5026">
              <w:rPr>
                <w:b/>
                <w:bCs/>
                <w:color w:val="000000"/>
                <w:sz w:val="22"/>
                <w:szCs w:val="22"/>
                <w:lang w:val="kk-KZ"/>
              </w:rPr>
              <w:t>,</w:t>
            </w:r>
            <w:r w:rsidR="000F28D4">
              <w:rPr>
                <w:b/>
                <w:bCs/>
                <w:color w:val="000000"/>
                <w:sz w:val="22"/>
                <w:szCs w:val="22"/>
                <w:lang w:val="kk-KZ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580E" w14:textId="77777777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DEC9" w14:textId="77777777" w:rsidR="00D254FD" w:rsidRPr="00694618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ACB8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F7AC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591A83D" w14:textId="77777777" w:rsidR="00AD0FC9" w:rsidRDefault="00AD0FC9" w:rsidP="00224CC3">
      <w:pPr>
        <w:jc w:val="both"/>
      </w:pPr>
    </w:p>
    <w:p w14:paraId="7E159EA6" w14:textId="77777777" w:rsidR="00E52909" w:rsidRPr="00194FB1" w:rsidRDefault="00E52909" w:rsidP="00224CC3">
      <w:pPr>
        <w:jc w:val="both"/>
      </w:pPr>
    </w:p>
    <w:p w14:paraId="637A8820" w14:textId="02E9FCF4" w:rsidR="00A25E1A" w:rsidRPr="00DA2896" w:rsidRDefault="00A25E1A" w:rsidP="00A25E1A">
      <w:pPr>
        <w:jc w:val="both"/>
        <w:rPr>
          <w:rFonts w:eastAsia="Batang"/>
          <w:lang w:val="kk-KZ"/>
        </w:rPr>
      </w:pPr>
      <w:r w:rsidRPr="00DA2896">
        <w:rPr>
          <w:rFonts w:eastAsia="Batang"/>
          <w:lang w:val="kk-KZ"/>
        </w:rPr>
        <w:t xml:space="preserve">Логистика бөлімінің бастығы                                                                                              </w:t>
      </w:r>
      <w:r w:rsidRPr="00DA2896">
        <w:rPr>
          <w:rFonts w:eastAsia="Batang"/>
          <w:lang w:val="kk-KZ"/>
        </w:rPr>
        <w:tab/>
      </w:r>
      <w:r w:rsidRPr="00DA2896">
        <w:rPr>
          <w:rFonts w:eastAsia="Batang"/>
          <w:lang w:val="kk-KZ"/>
        </w:rPr>
        <w:tab/>
      </w:r>
      <w:r w:rsidRPr="00DA2896">
        <w:rPr>
          <w:rFonts w:eastAsia="Batang"/>
          <w:lang w:val="kk-KZ"/>
        </w:rPr>
        <w:tab/>
        <w:t xml:space="preserve">     </w:t>
      </w:r>
      <w:r>
        <w:rPr>
          <w:rFonts w:eastAsia="Batang"/>
          <w:lang w:val="kk-KZ"/>
        </w:rPr>
        <w:tab/>
      </w:r>
      <w:r>
        <w:rPr>
          <w:rFonts w:eastAsia="Batang"/>
          <w:lang w:val="kk-KZ"/>
        </w:rPr>
        <w:tab/>
      </w:r>
      <w:r w:rsidRPr="00DA2896">
        <w:rPr>
          <w:rFonts w:eastAsia="Batang"/>
          <w:lang w:val="kk-KZ"/>
        </w:rPr>
        <w:t xml:space="preserve"> А. Ж. Бахтияров</w:t>
      </w:r>
    </w:p>
    <w:p w14:paraId="0F3BE6A5" w14:textId="77777777" w:rsidR="004E56FE" w:rsidRPr="00A25E1A" w:rsidRDefault="004E56FE" w:rsidP="00224CC3">
      <w:pPr>
        <w:jc w:val="both"/>
        <w:rPr>
          <w:lang w:val="kk-KZ"/>
        </w:rPr>
      </w:pPr>
    </w:p>
    <w:p w14:paraId="6E85322D" w14:textId="77777777" w:rsidR="00E52909" w:rsidRPr="001876E1" w:rsidRDefault="00E52909" w:rsidP="00224CC3">
      <w:pPr>
        <w:jc w:val="both"/>
      </w:pPr>
    </w:p>
    <w:p w14:paraId="22EA04CA" w14:textId="67979680" w:rsidR="000F2ACB" w:rsidRDefault="00A25E1A" w:rsidP="000F2ACB">
      <w:pPr>
        <w:jc w:val="both"/>
      </w:pPr>
      <w:r w:rsidRPr="00DA2896">
        <w:rPr>
          <w:rFonts w:eastAsia="Batang"/>
          <w:lang w:val="kk-KZ"/>
        </w:rPr>
        <w:t xml:space="preserve">Логистика бөлімінің </w:t>
      </w:r>
      <w:r>
        <w:rPr>
          <w:rFonts w:eastAsia="Batang"/>
          <w:lang w:val="kk-KZ"/>
        </w:rPr>
        <w:t>жетекші</w:t>
      </w:r>
      <w:r w:rsidRPr="00DA2896">
        <w:rPr>
          <w:rFonts w:eastAsia="Batang"/>
          <w:lang w:val="kk-KZ"/>
        </w:rPr>
        <w:t xml:space="preserve"> маманы                                                                                                          </w:t>
      </w:r>
      <w:r w:rsidR="000E183B" w:rsidRPr="00194FB1">
        <w:t>Д.</w:t>
      </w:r>
      <w:r w:rsidR="004E56FE">
        <w:t xml:space="preserve"> О</w:t>
      </w:r>
      <w:r w:rsidR="000E183B" w:rsidRPr="00194FB1">
        <w:t xml:space="preserve">. </w:t>
      </w:r>
      <w:proofErr w:type="spellStart"/>
      <w:r w:rsidR="004E56FE">
        <w:t>Акимбаев</w:t>
      </w:r>
      <w:proofErr w:type="spellEnd"/>
    </w:p>
    <w:p w14:paraId="52AEF0ED" w14:textId="77777777" w:rsidR="0065681A" w:rsidRDefault="0065681A" w:rsidP="00A25E1A">
      <w:pPr>
        <w:pStyle w:val="a3"/>
        <w:tabs>
          <w:tab w:val="left" w:pos="708"/>
        </w:tabs>
        <w:jc w:val="both"/>
        <w:rPr>
          <w:lang w:val="kk-KZ" w:eastAsia="ko-KR"/>
        </w:rPr>
      </w:pPr>
    </w:p>
    <w:p w14:paraId="598FC1AB" w14:textId="7EB72261" w:rsidR="00A25E1A" w:rsidRPr="00DA2896" w:rsidRDefault="00A25E1A" w:rsidP="00A25E1A">
      <w:pPr>
        <w:pStyle w:val="a3"/>
        <w:tabs>
          <w:tab w:val="left" w:pos="708"/>
        </w:tabs>
        <w:jc w:val="both"/>
        <w:rPr>
          <w:lang w:val="kk-KZ" w:eastAsia="ko-KR"/>
        </w:rPr>
      </w:pPr>
      <w:r w:rsidRPr="00DA2896">
        <w:rPr>
          <w:lang w:val="kk-KZ" w:eastAsia="ko-KR"/>
        </w:rPr>
        <w:t>Дұрыс</w:t>
      </w:r>
    </w:p>
    <w:p w14:paraId="7B0597A2" w14:textId="77777777" w:rsidR="00A25E1A" w:rsidRPr="00DA2896" w:rsidRDefault="00A25E1A" w:rsidP="00A25E1A">
      <w:pPr>
        <w:tabs>
          <w:tab w:val="left" w:pos="-1985"/>
        </w:tabs>
        <w:jc w:val="both"/>
        <w:rPr>
          <w:rFonts w:eastAsia="Batang"/>
          <w:color w:val="000000"/>
          <w:lang w:val="kk-KZ"/>
        </w:rPr>
      </w:pPr>
      <w:r w:rsidRPr="00DA2896">
        <w:rPr>
          <w:rFonts w:eastAsia="Batang"/>
          <w:color w:val="000000"/>
          <w:lang w:val="kk-KZ"/>
        </w:rPr>
        <w:t>Заң жұмысы және тарифтер</w:t>
      </w:r>
    </w:p>
    <w:p w14:paraId="42106DAF" w14:textId="64897CEB" w:rsidR="00472FD3" w:rsidRPr="00A25E1A" w:rsidRDefault="00A25E1A" w:rsidP="00A25E1A">
      <w:pPr>
        <w:pStyle w:val="a3"/>
        <w:tabs>
          <w:tab w:val="left" w:pos="708"/>
        </w:tabs>
        <w:jc w:val="both"/>
        <w:rPr>
          <w:lang w:val="kk-KZ" w:eastAsia="ko-KR"/>
        </w:rPr>
      </w:pPr>
      <w:r w:rsidRPr="00DA2896">
        <w:rPr>
          <w:rFonts w:eastAsia="Batang"/>
          <w:lang w:val="kk-KZ"/>
        </w:rPr>
        <w:t xml:space="preserve">бөлімінің жетекші маманы                                      </w:t>
      </w:r>
      <w:r w:rsidRPr="00DA2896">
        <w:rPr>
          <w:rFonts w:eastAsia="Batang"/>
          <w:lang w:val="kk-KZ" w:eastAsia="ko-KR"/>
        </w:rPr>
        <w:t xml:space="preserve">қ/қ                                                               </w:t>
      </w:r>
      <w:r>
        <w:rPr>
          <w:rFonts w:eastAsia="Batang"/>
          <w:lang w:val="kk-KZ" w:eastAsia="ko-KR"/>
        </w:rPr>
        <w:tab/>
      </w:r>
      <w:r>
        <w:rPr>
          <w:rFonts w:eastAsia="Batang"/>
          <w:lang w:val="kk-KZ" w:eastAsia="ko-KR"/>
        </w:rPr>
        <w:tab/>
      </w:r>
      <w:r>
        <w:rPr>
          <w:rFonts w:eastAsia="Batang"/>
          <w:lang w:val="kk-KZ" w:eastAsia="ko-KR"/>
        </w:rPr>
        <w:tab/>
      </w:r>
      <w:r>
        <w:rPr>
          <w:rFonts w:eastAsia="Batang"/>
          <w:lang w:val="kk-KZ" w:eastAsia="ko-KR"/>
        </w:rPr>
        <w:tab/>
        <w:t xml:space="preserve"> </w:t>
      </w:r>
      <w:r w:rsidR="00472FD3" w:rsidRPr="00A25E1A">
        <w:rPr>
          <w:lang w:val="kk-KZ" w:eastAsia="ko-KR"/>
        </w:rPr>
        <w:t>И. В. Ерёмина</w:t>
      </w:r>
    </w:p>
    <w:p w14:paraId="0B4CB170" w14:textId="1287956E" w:rsidR="00472FD3" w:rsidRPr="00DB12E1" w:rsidRDefault="00472FD3" w:rsidP="00472FD3">
      <w:pPr>
        <w:pStyle w:val="a3"/>
        <w:tabs>
          <w:tab w:val="left" w:pos="708"/>
        </w:tabs>
        <w:jc w:val="both"/>
      </w:pPr>
      <w:r>
        <w:rPr>
          <w:lang w:eastAsia="ko-KR"/>
        </w:rPr>
        <w:t xml:space="preserve">02.05.2023 </w:t>
      </w:r>
      <w:r w:rsidR="00A25E1A">
        <w:rPr>
          <w:lang w:val="kk-KZ" w:eastAsia="ko-KR"/>
        </w:rPr>
        <w:t>ж</w:t>
      </w:r>
      <w:r>
        <w:rPr>
          <w:lang w:eastAsia="ko-KR"/>
        </w:rPr>
        <w:t>.</w:t>
      </w:r>
    </w:p>
    <w:p w14:paraId="6C5480DB" w14:textId="4113150E" w:rsidR="000F2ACB" w:rsidRPr="003D744C" w:rsidRDefault="000F2ACB" w:rsidP="003D744C">
      <w:pPr>
        <w:pStyle w:val="a3"/>
        <w:tabs>
          <w:tab w:val="left" w:pos="708"/>
        </w:tabs>
        <w:jc w:val="both"/>
      </w:pPr>
    </w:p>
    <w:sectPr w:rsidR="000F2ACB" w:rsidRPr="003D744C" w:rsidSect="00C0386A">
      <w:pgSz w:w="16838" w:h="11906" w:orient="landscape" w:code="9"/>
      <w:pgMar w:top="284" w:right="567" w:bottom="1276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921B8" w14:textId="77777777" w:rsidR="00114E50" w:rsidRDefault="00114E50">
      <w:r>
        <w:separator/>
      </w:r>
    </w:p>
  </w:endnote>
  <w:endnote w:type="continuationSeparator" w:id="0">
    <w:p w14:paraId="6093E7B5" w14:textId="77777777" w:rsidR="00114E50" w:rsidRDefault="0011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Helv/Kazak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/Kazak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B8BCD" w14:textId="77777777" w:rsidR="00114E50" w:rsidRDefault="00114E50">
      <w:r>
        <w:separator/>
      </w:r>
    </w:p>
  </w:footnote>
  <w:footnote w:type="continuationSeparator" w:id="0">
    <w:p w14:paraId="1862992B" w14:textId="77777777" w:rsidR="00114E50" w:rsidRDefault="00114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7C7BC" w14:textId="77777777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D266AC2" w14:textId="77777777" w:rsidR="00620AB6" w:rsidRDefault="00620AB6">
    <w:pPr>
      <w:pStyle w:val="a3"/>
      <w:ind w:right="360"/>
    </w:pPr>
  </w:p>
  <w:p w14:paraId="45DA9128" w14:textId="77777777" w:rsidR="00620AB6" w:rsidRDefault="00620A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C4EA2" w14:textId="77777777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F2ACB">
      <w:rPr>
        <w:rStyle w:val="a6"/>
        <w:noProof/>
      </w:rPr>
      <w:t>7</w:t>
    </w:r>
    <w:r>
      <w:rPr>
        <w:rStyle w:val="a6"/>
      </w:rPr>
      <w:fldChar w:fldCharType="end"/>
    </w:r>
  </w:p>
  <w:p w14:paraId="1001599F" w14:textId="77777777" w:rsidR="00620AB6" w:rsidRDefault="00620AB6">
    <w:pPr>
      <w:pBdr>
        <w:bottom w:val="single" w:sz="4" w:space="0" w:color="auto"/>
      </w:pBdr>
      <w:spacing w:line="140" w:lineRule="atLeast"/>
      <w:rPr>
        <w:rFonts w:ascii="Arial" w:hAnsi="Arial"/>
      </w:rPr>
    </w:pPr>
    <w:r>
      <w:rPr>
        <w:rFonts w:ascii="Arial" w:hAnsi="Arial"/>
        <w:w w:val="120"/>
        <w:lang w:val="en-US"/>
      </w:rPr>
      <w:t>KAЗЦИНК</w:t>
    </w:r>
    <w:r>
      <w:rPr>
        <w:rFonts w:ascii="Arial" w:hAnsi="Arial"/>
        <w:w w:val="120"/>
      </w:rPr>
      <w:t>-ЭНЕРГО</w:t>
    </w:r>
    <w:r>
      <w:rPr>
        <w:rFonts w:ascii="Arial" w:hAnsi="Arial"/>
        <w:w w:val="120"/>
        <w:lang w:val="en-US"/>
      </w:rPr>
      <w:t xml:space="preserve">       </w:t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  <w:t xml:space="preserve">                    </w:t>
    </w:r>
  </w:p>
  <w:p w14:paraId="1ED7E827" w14:textId="77777777" w:rsidR="00620AB6" w:rsidRDefault="00620AB6">
    <w:pPr>
      <w:pStyle w:val="a3"/>
      <w:ind w:right="360"/>
    </w:pPr>
  </w:p>
  <w:p w14:paraId="5BF1ED45" w14:textId="77777777" w:rsidR="00620AB6" w:rsidRDefault="00620A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E22CE"/>
    <w:multiLevelType w:val="singleLevel"/>
    <w:tmpl w:val="EF60BA44"/>
    <w:lvl w:ilvl="0">
      <w:start w:val="1"/>
      <w:numFmt w:val="decimal"/>
      <w:lvlText w:val="%1"/>
      <w:lvlJc w:val="left"/>
      <w:pPr>
        <w:tabs>
          <w:tab w:val="num" w:pos="700"/>
        </w:tabs>
        <w:ind w:left="0" w:firstLine="340"/>
      </w:pPr>
      <w:rPr>
        <w:b w:val="0"/>
        <w:i w:val="0"/>
      </w:rPr>
    </w:lvl>
  </w:abstractNum>
  <w:num w:numId="1" w16cid:durableId="1004549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1D2"/>
    <w:rsid w:val="000056CF"/>
    <w:rsid w:val="00006875"/>
    <w:rsid w:val="00006A8B"/>
    <w:rsid w:val="00011D95"/>
    <w:rsid w:val="00011FA1"/>
    <w:rsid w:val="0001265D"/>
    <w:rsid w:val="00014B8C"/>
    <w:rsid w:val="0002002A"/>
    <w:rsid w:val="00020215"/>
    <w:rsid w:val="00020554"/>
    <w:rsid w:val="00020F5F"/>
    <w:rsid w:val="000234CF"/>
    <w:rsid w:val="00025633"/>
    <w:rsid w:val="00026737"/>
    <w:rsid w:val="00027363"/>
    <w:rsid w:val="00027671"/>
    <w:rsid w:val="00031C63"/>
    <w:rsid w:val="00032C21"/>
    <w:rsid w:val="00032EED"/>
    <w:rsid w:val="00035591"/>
    <w:rsid w:val="00035CDB"/>
    <w:rsid w:val="00035FE8"/>
    <w:rsid w:val="000404A0"/>
    <w:rsid w:val="00040886"/>
    <w:rsid w:val="00043A35"/>
    <w:rsid w:val="00043B86"/>
    <w:rsid w:val="00051AA2"/>
    <w:rsid w:val="000569F2"/>
    <w:rsid w:val="00071623"/>
    <w:rsid w:val="00077F8F"/>
    <w:rsid w:val="0008086D"/>
    <w:rsid w:val="00082D9B"/>
    <w:rsid w:val="00084E37"/>
    <w:rsid w:val="000855FD"/>
    <w:rsid w:val="000918C2"/>
    <w:rsid w:val="00091D4E"/>
    <w:rsid w:val="00094ACD"/>
    <w:rsid w:val="00095078"/>
    <w:rsid w:val="0009652D"/>
    <w:rsid w:val="00097B90"/>
    <w:rsid w:val="00097E62"/>
    <w:rsid w:val="000A081F"/>
    <w:rsid w:val="000A7D17"/>
    <w:rsid w:val="000B0DBF"/>
    <w:rsid w:val="000B5B88"/>
    <w:rsid w:val="000C1D8E"/>
    <w:rsid w:val="000D6AF0"/>
    <w:rsid w:val="000E16DA"/>
    <w:rsid w:val="000E183B"/>
    <w:rsid w:val="000E3623"/>
    <w:rsid w:val="000E5393"/>
    <w:rsid w:val="000E5B67"/>
    <w:rsid w:val="000E5E51"/>
    <w:rsid w:val="000F13F8"/>
    <w:rsid w:val="000F28D4"/>
    <w:rsid w:val="000F2ACB"/>
    <w:rsid w:val="000F459F"/>
    <w:rsid w:val="00101183"/>
    <w:rsid w:val="00101D8A"/>
    <w:rsid w:val="00102B0F"/>
    <w:rsid w:val="00105308"/>
    <w:rsid w:val="00105538"/>
    <w:rsid w:val="001074F7"/>
    <w:rsid w:val="00107DC3"/>
    <w:rsid w:val="00114E50"/>
    <w:rsid w:val="00115F9B"/>
    <w:rsid w:val="001179B8"/>
    <w:rsid w:val="00120D5A"/>
    <w:rsid w:val="001220D7"/>
    <w:rsid w:val="00122238"/>
    <w:rsid w:val="00123A01"/>
    <w:rsid w:val="00124266"/>
    <w:rsid w:val="0012640A"/>
    <w:rsid w:val="00130C32"/>
    <w:rsid w:val="00132430"/>
    <w:rsid w:val="00132CA9"/>
    <w:rsid w:val="001338F3"/>
    <w:rsid w:val="00134F9C"/>
    <w:rsid w:val="00140758"/>
    <w:rsid w:val="0014487E"/>
    <w:rsid w:val="00144CC5"/>
    <w:rsid w:val="00144EAE"/>
    <w:rsid w:val="00146BB5"/>
    <w:rsid w:val="00153199"/>
    <w:rsid w:val="00153228"/>
    <w:rsid w:val="001617F1"/>
    <w:rsid w:val="00161FE2"/>
    <w:rsid w:val="00165027"/>
    <w:rsid w:val="001664D1"/>
    <w:rsid w:val="0016774D"/>
    <w:rsid w:val="00177FE8"/>
    <w:rsid w:val="0018287B"/>
    <w:rsid w:val="00185EC9"/>
    <w:rsid w:val="00187432"/>
    <w:rsid w:val="001876E1"/>
    <w:rsid w:val="00187F72"/>
    <w:rsid w:val="0019408E"/>
    <w:rsid w:val="00194FB1"/>
    <w:rsid w:val="001951B2"/>
    <w:rsid w:val="00197C48"/>
    <w:rsid w:val="001A0840"/>
    <w:rsid w:val="001A122D"/>
    <w:rsid w:val="001A17F3"/>
    <w:rsid w:val="001A18DF"/>
    <w:rsid w:val="001A1D58"/>
    <w:rsid w:val="001A491B"/>
    <w:rsid w:val="001A6C1F"/>
    <w:rsid w:val="001B61E0"/>
    <w:rsid w:val="001B71C6"/>
    <w:rsid w:val="001C2556"/>
    <w:rsid w:val="001C4AFF"/>
    <w:rsid w:val="001D1D99"/>
    <w:rsid w:val="001D7D4F"/>
    <w:rsid w:val="001E0F7E"/>
    <w:rsid w:val="001E1302"/>
    <w:rsid w:val="001E1B98"/>
    <w:rsid w:val="001E2EE2"/>
    <w:rsid w:val="001F5537"/>
    <w:rsid w:val="00200B75"/>
    <w:rsid w:val="00201783"/>
    <w:rsid w:val="002019EE"/>
    <w:rsid w:val="00202148"/>
    <w:rsid w:val="00202ECD"/>
    <w:rsid w:val="002041D2"/>
    <w:rsid w:val="0020491F"/>
    <w:rsid w:val="002100C6"/>
    <w:rsid w:val="00210270"/>
    <w:rsid w:val="00211C9A"/>
    <w:rsid w:val="00211E3F"/>
    <w:rsid w:val="00211E4E"/>
    <w:rsid w:val="00212289"/>
    <w:rsid w:val="00213121"/>
    <w:rsid w:val="002243C3"/>
    <w:rsid w:val="00224CC3"/>
    <w:rsid w:val="0022533E"/>
    <w:rsid w:val="00231745"/>
    <w:rsid w:val="00231A50"/>
    <w:rsid w:val="00231A64"/>
    <w:rsid w:val="00233E12"/>
    <w:rsid w:val="00234C00"/>
    <w:rsid w:val="002351BC"/>
    <w:rsid w:val="00235F73"/>
    <w:rsid w:val="002362F4"/>
    <w:rsid w:val="002366C5"/>
    <w:rsid w:val="00236A44"/>
    <w:rsid w:val="00241918"/>
    <w:rsid w:val="002422B9"/>
    <w:rsid w:val="00244F50"/>
    <w:rsid w:val="002454E9"/>
    <w:rsid w:val="002522B8"/>
    <w:rsid w:val="00252413"/>
    <w:rsid w:val="00252C72"/>
    <w:rsid w:val="00253F3F"/>
    <w:rsid w:val="002562EE"/>
    <w:rsid w:val="00261996"/>
    <w:rsid w:val="002644DE"/>
    <w:rsid w:val="0026516A"/>
    <w:rsid w:val="00265E7C"/>
    <w:rsid w:val="00265E97"/>
    <w:rsid w:val="0026645E"/>
    <w:rsid w:val="00272245"/>
    <w:rsid w:val="00272BE8"/>
    <w:rsid w:val="0027424F"/>
    <w:rsid w:val="00276201"/>
    <w:rsid w:val="0028089B"/>
    <w:rsid w:val="00282AC8"/>
    <w:rsid w:val="00285BDD"/>
    <w:rsid w:val="00287CF4"/>
    <w:rsid w:val="00291ED3"/>
    <w:rsid w:val="00295552"/>
    <w:rsid w:val="00295773"/>
    <w:rsid w:val="002A0474"/>
    <w:rsid w:val="002A0F28"/>
    <w:rsid w:val="002A19B4"/>
    <w:rsid w:val="002A44D6"/>
    <w:rsid w:val="002A62B0"/>
    <w:rsid w:val="002B18BF"/>
    <w:rsid w:val="002B398B"/>
    <w:rsid w:val="002B400A"/>
    <w:rsid w:val="002C0C7B"/>
    <w:rsid w:val="002C64B8"/>
    <w:rsid w:val="002D06C3"/>
    <w:rsid w:val="002D48B0"/>
    <w:rsid w:val="002D5CB6"/>
    <w:rsid w:val="002E1879"/>
    <w:rsid w:val="002E49E9"/>
    <w:rsid w:val="002F1B61"/>
    <w:rsid w:val="002F3B26"/>
    <w:rsid w:val="002F6E4E"/>
    <w:rsid w:val="002F789F"/>
    <w:rsid w:val="00301EE4"/>
    <w:rsid w:val="00302513"/>
    <w:rsid w:val="00302C0E"/>
    <w:rsid w:val="00304C93"/>
    <w:rsid w:val="00306517"/>
    <w:rsid w:val="00320F39"/>
    <w:rsid w:val="00325015"/>
    <w:rsid w:val="00335671"/>
    <w:rsid w:val="00335FBD"/>
    <w:rsid w:val="0033698E"/>
    <w:rsid w:val="00337712"/>
    <w:rsid w:val="00341067"/>
    <w:rsid w:val="003452D5"/>
    <w:rsid w:val="00345794"/>
    <w:rsid w:val="003459EF"/>
    <w:rsid w:val="00347ECE"/>
    <w:rsid w:val="0035138C"/>
    <w:rsid w:val="003525F2"/>
    <w:rsid w:val="00355F1B"/>
    <w:rsid w:val="003604C9"/>
    <w:rsid w:val="00360F18"/>
    <w:rsid w:val="00362DA4"/>
    <w:rsid w:val="0036310A"/>
    <w:rsid w:val="003649F1"/>
    <w:rsid w:val="00365C83"/>
    <w:rsid w:val="003678AC"/>
    <w:rsid w:val="00372A9E"/>
    <w:rsid w:val="00374F85"/>
    <w:rsid w:val="003834A8"/>
    <w:rsid w:val="00390230"/>
    <w:rsid w:val="00392B9C"/>
    <w:rsid w:val="003A02B9"/>
    <w:rsid w:val="003A17DC"/>
    <w:rsid w:val="003A3AEF"/>
    <w:rsid w:val="003A3ED2"/>
    <w:rsid w:val="003B3903"/>
    <w:rsid w:val="003B4266"/>
    <w:rsid w:val="003B4972"/>
    <w:rsid w:val="003B6E19"/>
    <w:rsid w:val="003C1009"/>
    <w:rsid w:val="003C27EA"/>
    <w:rsid w:val="003D1042"/>
    <w:rsid w:val="003D18F7"/>
    <w:rsid w:val="003D19EA"/>
    <w:rsid w:val="003D2A24"/>
    <w:rsid w:val="003D32BF"/>
    <w:rsid w:val="003D4880"/>
    <w:rsid w:val="003D4BCB"/>
    <w:rsid w:val="003D69E6"/>
    <w:rsid w:val="003D744C"/>
    <w:rsid w:val="003D7701"/>
    <w:rsid w:val="003E11D3"/>
    <w:rsid w:val="003E130D"/>
    <w:rsid w:val="003E34C5"/>
    <w:rsid w:val="003E681C"/>
    <w:rsid w:val="003E7C5C"/>
    <w:rsid w:val="003F4F38"/>
    <w:rsid w:val="003F6913"/>
    <w:rsid w:val="003F692B"/>
    <w:rsid w:val="003F7ABA"/>
    <w:rsid w:val="004006E1"/>
    <w:rsid w:val="00402BFD"/>
    <w:rsid w:val="00406F03"/>
    <w:rsid w:val="00410003"/>
    <w:rsid w:val="0041326B"/>
    <w:rsid w:val="00413CB8"/>
    <w:rsid w:val="004157FA"/>
    <w:rsid w:val="004232A4"/>
    <w:rsid w:val="004238CA"/>
    <w:rsid w:val="00424C23"/>
    <w:rsid w:val="00427EC5"/>
    <w:rsid w:val="00431B27"/>
    <w:rsid w:val="004321D8"/>
    <w:rsid w:val="00433F7B"/>
    <w:rsid w:val="004345F8"/>
    <w:rsid w:val="00434C4D"/>
    <w:rsid w:val="00437E71"/>
    <w:rsid w:val="00443D98"/>
    <w:rsid w:val="00445843"/>
    <w:rsid w:val="00455327"/>
    <w:rsid w:val="00455943"/>
    <w:rsid w:val="00464BB8"/>
    <w:rsid w:val="0046562F"/>
    <w:rsid w:val="004715CA"/>
    <w:rsid w:val="00471F09"/>
    <w:rsid w:val="00472FD3"/>
    <w:rsid w:val="0047786B"/>
    <w:rsid w:val="00480716"/>
    <w:rsid w:val="00480C15"/>
    <w:rsid w:val="00481253"/>
    <w:rsid w:val="00484D92"/>
    <w:rsid w:val="004876C9"/>
    <w:rsid w:val="004906A8"/>
    <w:rsid w:val="0049117F"/>
    <w:rsid w:val="00492018"/>
    <w:rsid w:val="004932B2"/>
    <w:rsid w:val="00493ECB"/>
    <w:rsid w:val="00496015"/>
    <w:rsid w:val="004976E4"/>
    <w:rsid w:val="004A0268"/>
    <w:rsid w:val="004A053E"/>
    <w:rsid w:val="004A3AB3"/>
    <w:rsid w:val="004A5DA2"/>
    <w:rsid w:val="004A6854"/>
    <w:rsid w:val="004B0A74"/>
    <w:rsid w:val="004B30F2"/>
    <w:rsid w:val="004B49CC"/>
    <w:rsid w:val="004B71D5"/>
    <w:rsid w:val="004C2B20"/>
    <w:rsid w:val="004C3279"/>
    <w:rsid w:val="004D1734"/>
    <w:rsid w:val="004D2034"/>
    <w:rsid w:val="004D70E9"/>
    <w:rsid w:val="004E132B"/>
    <w:rsid w:val="004E3FC3"/>
    <w:rsid w:val="004E56FE"/>
    <w:rsid w:val="004E573E"/>
    <w:rsid w:val="004F1506"/>
    <w:rsid w:val="004F2356"/>
    <w:rsid w:val="004F77B0"/>
    <w:rsid w:val="00500511"/>
    <w:rsid w:val="00500E30"/>
    <w:rsid w:val="0050181A"/>
    <w:rsid w:val="00505CE1"/>
    <w:rsid w:val="00506326"/>
    <w:rsid w:val="00506D31"/>
    <w:rsid w:val="00507928"/>
    <w:rsid w:val="00510F31"/>
    <w:rsid w:val="00520824"/>
    <w:rsid w:val="00520A87"/>
    <w:rsid w:val="00522212"/>
    <w:rsid w:val="00523E55"/>
    <w:rsid w:val="00525259"/>
    <w:rsid w:val="00525770"/>
    <w:rsid w:val="00530B3F"/>
    <w:rsid w:val="005330CE"/>
    <w:rsid w:val="0054448D"/>
    <w:rsid w:val="00547488"/>
    <w:rsid w:val="00550709"/>
    <w:rsid w:val="00555606"/>
    <w:rsid w:val="00562BC0"/>
    <w:rsid w:val="005632B5"/>
    <w:rsid w:val="005656F0"/>
    <w:rsid w:val="00567506"/>
    <w:rsid w:val="00571857"/>
    <w:rsid w:val="0057451D"/>
    <w:rsid w:val="00580726"/>
    <w:rsid w:val="00590E5B"/>
    <w:rsid w:val="00593E93"/>
    <w:rsid w:val="00594920"/>
    <w:rsid w:val="005A60F5"/>
    <w:rsid w:val="005A6BB8"/>
    <w:rsid w:val="005A6BF2"/>
    <w:rsid w:val="005B48B4"/>
    <w:rsid w:val="005B74E5"/>
    <w:rsid w:val="005C2AFF"/>
    <w:rsid w:val="005C61B3"/>
    <w:rsid w:val="005D0453"/>
    <w:rsid w:val="005D28A9"/>
    <w:rsid w:val="005D2A74"/>
    <w:rsid w:val="005D31E5"/>
    <w:rsid w:val="005D7B42"/>
    <w:rsid w:val="005E09CD"/>
    <w:rsid w:val="005E1E34"/>
    <w:rsid w:val="005F0D32"/>
    <w:rsid w:val="005F0F2A"/>
    <w:rsid w:val="005F3857"/>
    <w:rsid w:val="00607BE0"/>
    <w:rsid w:val="00607C92"/>
    <w:rsid w:val="0061731B"/>
    <w:rsid w:val="00620A85"/>
    <w:rsid w:val="00620AB6"/>
    <w:rsid w:val="00623847"/>
    <w:rsid w:val="00624E8B"/>
    <w:rsid w:val="00626353"/>
    <w:rsid w:val="00633D44"/>
    <w:rsid w:val="00635B61"/>
    <w:rsid w:val="00640459"/>
    <w:rsid w:val="00642F43"/>
    <w:rsid w:val="0064623C"/>
    <w:rsid w:val="00647F76"/>
    <w:rsid w:val="00650BCE"/>
    <w:rsid w:val="00651D6F"/>
    <w:rsid w:val="006546D2"/>
    <w:rsid w:val="00654B9F"/>
    <w:rsid w:val="00654D27"/>
    <w:rsid w:val="0065681A"/>
    <w:rsid w:val="00657B93"/>
    <w:rsid w:val="00661D01"/>
    <w:rsid w:val="00662DDC"/>
    <w:rsid w:val="0066349C"/>
    <w:rsid w:val="00665C84"/>
    <w:rsid w:val="00667AAB"/>
    <w:rsid w:val="00672CDA"/>
    <w:rsid w:val="006731BF"/>
    <w:rsid w:val="00677DFF"/>
    <w:rsid w:val="00690209"/>
    <w:rsid w:val="00694DDF"/>
    <w:rsid w:val="006B18D7"/>
    <w:rsid w:val="006B1BC7"/>
    <w:rsid w:val="006B2DAE"/>
    <w:rsid w:val="006B36FB"/>
    <w:rsid w:val="006B4451"/>
    <w:rsid w:val="006B5AEA"/>
    <w:rsid w:val="006C4497"/>
    <w:rsid w:val="006C651A"/>
    <w:rsid w:val="006D31B0"/>
    <w:rsid w:val="006D40EA"/>
    <w:rsid w:val="006D5E63"/>
    <w:rsid w:val="006E2F4C"/>
    <w:rsid w:val="006F1D95"/>
    <w:rsid w:val="006F2D39"/>
    <w:rsid w:val="006F376E"/>
    <w:rsid w:val="006F5223"/>
    <w:rsid w:val="006F693B"/>
    <w:rsid w:val="006F6F1C"/>
    <w:rsid w:val="006F7173"/>
    <w:rsid w:val="00700AB9"/>
    <w:rsid w:val="00710DA3"/>
    <w:rsid w:val="00710F66"/>
    <w:rsid w:val="0071234F"/>
    <w:rsid w:val="00712D63"/>
    <w:rsid w:val="00713C7B"/>
    <w:rsid w:val="00717B77"/>
    <w:rsid w:val="00725EA5"/>
    <w:rsid w:val="007312B9"/>
    <w:rsid w:val="0073150D"/>
    <w:rsid w:val="00734E35"/>
    <w:rsid w:val="00736FFF"/>
    <w:rsid w:val="0073755A"/>
    <w:rsid w:val="007375AC"/>
    <w:rsid w:val="007419D2"/>
    <w:rsid w:val="00746D4A"/>
    <w:rsid w:val="00747074"/>
    <w:rsid w:val="00747E5C"/>
    <w:rsid w:val="007515E2"/>
    <w:rsid w:val="00751CAC"/>
    <w:rsid w:val="00751E09"/>
    <w:rsid w:val="007534A4"/>
    <w:rsid w:val="00753A0A"/>
    <w:rsid w:val="007561A8"/>
    <w:rsid w:val="007608B0"/>
    <w:rsid w:val="00762093"/>
    <w:rsid w:val="00773231"/>
    <w:rsid w:val="00781D48"/>
    <w:rsid w:val="007849CC"/>
    <w:rsid w:val="00790CF9"/>
    <w:rsid w:val="007A27EE"/>
    <w:rsid w:val="007A327E"/>
    <w:rsid w:val="007A462C"/>
    <w:rsid w:val="007A6D39"/>
    <w:rsid w:val="007B16BD"/>
    <w:rsid w:val="007B21F2"/>
    <w:rsid w:val="007B3A5D"/>
    <w:rsid w:val="007B7680"/>
    <w:rsid w:val="007C2C5C"/>
    <w:rsid w:val="007D183F"/>
    <w:rsid w:val="007D4B3C"/>
    <w:rsid w:val="007D5D2A"/>
    <w:rsid w:val="007D7562"/>
    <w:rsid w:val="007D77F1"/>
    <w:rsid w:val="007E274B"/>
    <w:rsid w:val="007E44D3"/>
    <w:rsid w:val="007F2DB8"/>
    <w:rsid w:val="008005F4"/>
    <w:rsid w:val="00806EBB"/>
    <w:rsid w:val="00807269"/>
    <w:rsid w:val="0081128A"/>
    <w:rsid w:val="00811A51"/>
    <w:rsid w:val="0082240E"/>
    <w:rsid w:val="008231FE"/>
    <w:rsid w:val="00823249"/>
    <w:rsid w:val="00827684"/>
    <w:rsid w:val="00833D65"/>
    <w:rsid w:val="008355F8"/>
    <w:rsid w:val="00840243"/>
    <w:rsid w:val="008418AF"/>
    <w:rsid w:val="00842238"/>
    <w:rsid w:val="0084302F"/>
    <w:rsid w:val="00843A27"/>
    <w:rsid w:val="0084561F"/>
    <w:rsid w:val="00847415"/>
    <w:rsid w:val="008510F2"/>
    <w:rsid w:val="0085417C"/>
    <w:rsid w:val="0085428A"/>
    <w:rsid w:val="008617C0"/>
    <w:rsid w:val="008623D3"/>
    <w:rsid w:val="008641C3"/>
    <w:rsid w:val="008671ED"/>
    <w:rsid w:val="00872AC0"/>
    <w:rsid w:val="00873330"/>
    <w:rsid w:val="0087606D"/>
    <w:rsid w:val="0087662A"/>
    <w:rsid w:val="00876CED"/>
    <w:rsid w:val="00880767"/>
    <w:rsid w:val="0088378C"/>
    <w:rsid w:val="00885F19"/>
    <w:rsid w:val="00886C28"/>
    <w:rsid w:val="00891B2B"/>
    <w:rsid w:val="00893871"/>
    <w:rsid w:val="00894972"/>
    <w:rsid w:val="00897C6B"/>
    <w:rsid w:val="00897F6E"/>
    <w:rsid w:val="008A0013"/>
    <w:rsid w:val="008A2471"/>
    <w:rsid w:val="008A50BE"/>
    <w:rsid w:val="008B0CC7"/>
    <w:rsid w:val="008B1F8C"/>
    <w:rsid w:val="008B462F"/>
    <w:rsid w:val="008B4663"/>
    <w:rsid w:val="008B5F3D"/>
    <w:rsid w:val="008B66AE"/>
    <w:rsid w:val="008B7ECD"/>
    <w:rsid w:val="008C07BA"/>
    <w:rsid w:val="008C0AA3"/>
    <w:rsid w:val="008C0AAD"/>
    <w:rsid w:val="008C2B77"/>
    <w:rsid w:val="008C4D76"/>
    <w:rsid w:val="008C6C52"/>
    <w:rsid w:val="008D08A8"/>
    <w:rsid w:val="008D20B1"/>
    <w:rsid w:val="008D355C"/>
    <w:rsid w:val="008D53EE"/>
    <w:rsid w:val="008D66FC"/>
    <w:rsid w:val="008E036E"/>
    <w:rsid w:val="008E21A5"/>
    <w:rsid w:val="008E4551"/>
    <w:rsid w:val="008F6E1B"/>
    <w:rsid w:val="0090315F"/>
    <w:rsid w:val="00904BF9"/>
    <w:rsid w:val="00913FCE"/>
    <w:rsid w:val="00916F38"/>
    <w:rsid w:val="009216B5"/>
    <w:rsid w:val="00923521"/>
    <w:rsid w:val="009252A9"/>
    <w:rsid w:val="00925DF3"/>
    <w:rsid w:val="00933335"/>
    <w:rsid w:val="00941DD3"/>
    <w:rsid w:val="0094463A"/>
    <w:rsid w:val="009572D8"/>
    <w:rsid w:val="00960BCE"/>
    <w:rsid w:val="009635C0"/>
    <w:rsid w:val="009668BE"/>
    <w:rsid w:val="009704EC"/>
    <w:rsid w:val="00981EFA"/>
    <w:rsid w:val="0098240A"/>
    <w:rsid w:val="009833F1"/>
    <w:rsid w:val="0098635C"/>
    <w:rsid w:val="009875D5"/>
    <w:rsid w:val="0099332D"/>
    <w:rsid w:val="0099438F"/>
    <w:rsid w:val="00994BED"/>
    <w:rsid w:val="009A2800"/>
    <w:rsid w:val="009A4705"/>
    <w:rsid w:val="009A66AC"/>
    <w:rsid w:val="009B346C"/>
    <w:rsid w:val="009B4BB4"/>
    <w:rsid w:val="009B4D9F"/>
    <w:rsid w:val="009B4E8E"/>
    <w:rsid w:val="009B5A5D"/>
    <w:rsid w:val="009B7282"/>
    <w:rsid w:val="009C1F25"/>
    <w:rsid w:val="009C39CA"/>
    <w:rsid w:val="009C6742"/>
    <w:rsid w:val="009C6BB7"/>
    <w:rsid w:val="009C726C"/>
    <w:rsid w:val="009D11E6"/>
    <w:rsid w:val="009D2B38"/>
    <w:rsid w:val="009D5026"/>
    <w:rsid w:val="009D6586"/>
    <w:rsid w:val="009D6D3E"/>
    <w:rsid w:val="009D7FE0"/>
    <w:rsid w:val="009E039D"/>
    <w:rsid w:val="009E0828"/>
    <w:rsid w:val="009E1936"/>
    <w:rsid w:val="009E2D87"/>
    <w:rsid w:val="009E7727"/>
    <w:rsid w:val="009F3124"/>
    <w:rsid w:val="009F601E"/>
    <w:rsid w:val="009F7405"/>
    <w:rsid w:val="00A0490B"/>
    <w:rsid w:val="00A070BB"/>
    <w:rsid w:val="00A118D1"/>
    <w:rsid w:val="00A20C03"/>
    <w:rsid w:val="00A20C35"/>
    <w:rsid w:val="00A230A7"/>
    <w:rsid w:val="00A25E1A"/>
    <w:rsid w:val="00A264B2"/>
    <w:rsid w:val="00A3009B"/>
    <w:rsid w:val="00A35886"/>
    <w:rsid w:val="00A40B95"/>
    <w:rsid w:val="00A411CF"/>
    <w:rsid w:val="00A43991"/>
    <w:rsid w:val="00A445EA"/>
    <w:rsid w:val="00A51F79"/>
    <w:rsid w:val="00A54D18"/>
    <w:rsid w:val="00A61815"/>
    <w:rsid w:val="00A72851"/>
    <w:rsid w:val="00A77807"/>
    <w:rsid w:val="00A93046"/>
    <w:rsid w:val="00A93E66"/>
    <w:rsid w:val="00AA2D0C"/>
    <w:rsid w:val="00AA5325"/>
    <w:rsid w:val="00AA5CF1"/>
    <w:rsid w:val="00AA67B7"/>
    <w:rsid w:val="00AB5370"/>
    <w:rsid w:val="00AD04F3"/>
    <w:rsid w:val="00AD0FC9"/>
    <w:rsid w:val="00AE2EA9"/>
    <w:rsid w:val="00AE3D54"/>
    <w:rsid w:val="00AE4CBF"/>
    <w:rsid w:val="00AE55E0"/>
    <w:rsid w:val="00AE636D"/>
    <w:rsid w:val="00AF176E"/>
    <w:rsid w:val="00AF423C"/>
    <w:rsid w:val="00AF6A8E"/>
    <w:rsid w:val="00AF7829"/>
    <w:rsid w:val="00B0055F"/>
    <w:rsid w:val="00B05638"/>
    <w:rsid w:val="00B0651D"/>
    <w:rsid w:val="00B134DA"/>
    <w:rsid w:val="00B1426C"/>
    <w:rsid w:val="00B1785B"/>
    <w:rsid w:val="00B21BD8"/>
    <w:rsid w:val="00B23546"/>
    <w:rsid w:val="00B2579A"/>
    <w:rsid w:val="00B31511"/>
    <w:rsid w:val="00B31722"/>
    <w:rsid w:val="00B36BF1"/>
    <w:rsid w:val="00B37238"/>
    <w:rsid w:val="00B372F9"/>
    <w:rsid w:val="00B430FD"/>
    <w:rsid w:val="00B44702"/>
    <w:rsid w:val="00B44EF7"/>
    <w:rsid w:val="00B47BB8"/>
    <w:rsid w:val="00B5256E"/>
    <w:rsid w:val="00B62FCC"/>
    <w:rsid w:val="00B708C9"/>
    <w:rsid w:val="00B70C43"/>
    <w:rsid w:val="00B7552F"/>
    <w:rsid w:val="00B82E95"/>
    <w:rsid w:val="00B87765"/>
    <w:rsid w:val="00B9020C"/>
    <w:rsid w:val="00B91038"/>
    <w:rsid w:val="00B910D5"/>
    <w:rsid w:val="00B93709"/>
    <w:rsid w:val="00B966F4"/>
    <w:rsid w:val="00BA42B5"/>
    <w:rsid w:val="00BA5DF4"/>
    <w:rsid w:val="00BA7995"/>
    <w:rsid w:val="00BB1748"/>
    <w:rsid w:val="00BB4C33"/>
    <w:rsid w:val="00BC46DA"/>
    <w:rsid w:val="00BC5571"/>
    <w:rsid w:val="00BC77F7"/>
    <w:rsid w:val="00BC792F"/>
    <w:rsid w:val="00BD01BC"/>
    <w:rsid w:val="00BD5DBA"/>
    <w:rsid w:val="00BE51A4"/>
    <w:rsid w:val="00BF19EC"/>
    <w:rsid w:val="00BF1B3E"/>
    <w:rsid w:val="00BF2D3D"/>
    <w:rsid w:val="00C00F43"/>
    <w:rsid w:val="00C01850"/>
    <w:rsid w:val="00C03819"/>
    <w:rsid w:val="00C0386A"/>
    <w:rsid w:val="00C10844"/>
    <w:rsid w:val="00C1390D"/>
    <w:rsid w:val="00C20C95"/>
    <w:rsid w:val="00C2670B"/>
    <w:rsid w:val="00C275A9"/>
    <w:rsid w:val="00C34B00"/>
    <w:rsid w:val="00C3658A"/>
    <w:rsid w:val="00C4287E"/>
    <w:rsid w:val="00C434A2"/>
    <w:rsid w:val="00C4427E"/>
    <w:rsid w:val="00C44EEF"/>
    <w:rsid w:val="00C52F61"/>
    <w:rsid w:val="00C568FC"/>
    <w:rsid w:val="00C574FE"/>
    <w:rsid w:val="00C61A29"/>
    <w:rsid w:val="00C63EC9"/>
    <w:rsid w:val="00C65628"/>
    <w:rsid w:val="00C66ACE"/>
    <w:rsid w:val="00C67CD2"/>
    <w:rsid w:val="00C72409"/>
    <w:rsid w:val="00C7581A"/>
    <w:rsid w:val="00C766B6"/>
    <w:rsid w:val="00C81E8B"/>
    <w:rsid w:val="00C85806"/>
    <w:rsid w:val="00C861AD"/>
    <w:rsid w:val="00C86DA5"/>
    <w:rsid w:val="00C87148"/>
    <w:rsid w:val="00C92D56"/>
    <w:rsid w:val="00C92F05"/>
    <w:rsid w:val="00C93290"/>
    <w:rsid w:val="00C94A3A"/>
    <w:rsid w:val="00C95184"/>
    <w:rsid w:val="00CA31EE"/>
    <w:rsid w:val="00CA35D2"/>
    <w:rsid w:val="00CA4EA6"/>
    <w:rsid w:val="00CA64DE"/>
    <w:rsid w:val="00CB0C03"/>
    <w:rsid w:val="00CB1885"/>
    <w:rsid w:val="00CB1C5E"/>
    <w:rsid w:val="00CB2B8C"/>
    <w:rsid w:val="00CC0E1A"/>
    <w:rsid w:val="00CC1B60"/>
    <w:rsid w:val="00CC245B"/>
    <w:rsid w:val="00CC5840"/>
    <w:rsid w:val="00CD0AF7"/>
    <w:rsid w:val="00CE0E40"/>
    <w:rsid w:val="00CE118D"/>
    <w:rsid w:val="00CE3D15"/>
    <w:rsid w:val="00CE5FD1"/>
    <w:rsid w:val="00CF2853"/>
    <w:rsid w:val="00CF3A32"/>
    <w:rsid w:val="00CF78DC"/>
    <w:rsid w:val="00D00968"/>
    <w:rsid w:val="00D00CCD"/>
    <w:rsid w:val="00D07AAE"/>
    <w:rsid w:val="00D15780"/>
    <w:rsid w:val="00D15B49"/>
    <w:rsid w:val="00D15EEE"/>
    <w:rsid w:val="00D236EE"/>
    <w:rsid w:val="00D254FD"/>
    <w:rsid w:val="00D31E95"/>
    <w:rsid w:val="00D32C58"/>
    <w:rsid w:val="00D3575B"/>
    <w:rsid w:val="00D36CD6"/>
    <w:rsid w:val="00D4298D"/>
    <w:rsid w:val="00D43085"/>
    <w:rsid w:val="00D44D21"/>
    <w:rsid w:val="00D464A8"/>
    <w:rsid w:val="00D52B71"/>
    <w:rsid w:val="00D537F5"/>
    <w:rsid w:val="00D5546C"/>
    <w:rsid w:val="00D5756A"/>
    <w:rsid w:val="00D634EE"/>
    <w:rsid w:val="00D66440"/>
    <w:rsid w:val="00D66D72"/>
    <w:rsid w:val="00D70280"/>
    <w:rsid w:val="00D7085F"/>
    <w:rsid w:val="00D809EE"/>
    <w:rsid w:val="00D81DA8"/>
    <w:rsid w:val="00D83BFA"/>
    <w:rsid w:val="00D86882"/>
    <w:rsid w:val="00D93489"/>
    <w:rsid w:val="00D936BE"/>
    <w:rsid w:val="00D93986"/>
    <w:rsid w:val="00D9573B"/>
    <w:rsid w:val="00DA3C10"/>
    <w:rsid w:val="00DA4EED"/>
    <w:rsid w:val="00DA5826"/>
    <w:rsid w:val="00DA5AC3"/>
    <w:rsid w:val="00DA6D73"/>
    <w:rsid w:val="00DB0749"/>
    <w:rsid w:val="00DB2843"/>
    <w:rsid w:val="00DB477E"/>
    <w:rsid w:val="00DC21B8"/>
    <w:rsid w:val="00DC2251"/>
    <w:rsid w:val="00DC297A"/>
    <w:rsid w:val="00DC2D04"/>
    <w:rsid w:val="00DC40B0"/>
    <w:rsid w:val="00DC6B10"/>
    <w:rsid w:val="00DC7EE1"/>
    <w:rsid w:val="00DD1075"/>
    <w:rsid w:val="00DD17B9"/>
    <w:rsid w:val="00DD24BC"/>
    <w:rsid w:val="00DD5627"/>
    <w:rsid w:val="00DD6C51"/>
    <w:rsid w:val="00DE4170"/>
    <w:rsid w:val="00DE4615"/>
    <w:rsid w:val="00DE6468"/>
    <w:rsid w:val="00DF08E6"/>
    <w:rsid w:val="00DF196F"/>
    <w:rsid w:val="00DF254A"/>
    <w:rsid w:val="00DF2C92"/>
    <w:rsid w:val="00DF653B"/>
    <w:rsid w:val="00DF7A13"/>
    <w:rsid w:val="00E14407"/>
    <w:rsid w:val="00E15CB0"/>
    <w:rsid w:val="00E21AEB"/>
    <w:rsid w:val="00E246A7"/>
    <w:rsid w:val="00E26424"/>
    <w:rsid w:val="00E316E8"/>
    <w:rsid w:val="00E364D7"/>
    <w:rsid w:val="00E41042"/>
    <w:rsid w:val="00E43C09"/>
    <w:rsid w:val="00E43FF9"/>
    <w:rsid w:val="00E443FD"/>
    <w:rsid w:val="00E52909"/>
    <w:rsid w:val="00E5339C"/>
    <w:rsid w:val="00E60B5D"/>
    <w:rsid w:val="00E6136C"/>
    <w:rsid w:val="00E6342D"/>
    <w:rsid w:val="00E6442B"/>
    <w:rsid w:val="00E648A9"/>
    <w:rsid w:val="00E65555"/>
    <w:rsid w:val="00E6784B"/>
    <w:rsid w:val="00E725E7"/>
    <w:rsid w:val="00E73DF3"/>
    <w:rsid w:val="00E73F70"/>
    <w:rsid w:val="00E73FF0"/>
    <w:rsid w:val="00E745E3"/>
    <w:rsid w:val="00E75671"/>
    <w:rsid w:val="00E77599"/>
    <w:rsid w:val="00E80FB0"/>
    <w:rsid w:val="00E8198A"/>
    <w:rsid w:val="00E86674"/>
    <w:rsid w:val="00E9036A"/>
    <w:rsid w:val="00E9118D"/>
    <w:rsid w:val="00E9300F"/>
    <w:rsid w:val="00E945B5"/>
    <w:rsid w:val="00EA2F3F"/>
    <w:rsid w:val="00EA6E1D"/>
    <w:rsid w:val="00EA73E5"/>
    <w:rsid w:val="00EB2119"/>
    <w:rsid w:val="00EB6277"/>
    <w:rsid w:val="00EC2A76"/>
    <w:rsid w:val="00EC5899"/>
    <w:rsid w:val="00EC62C3"/>
    <w:rsid w:val="00ED2D4E"/>
    <w:rsid w:val="00ED3E3E"/>
    <w:rsid w:val="00ED570A"/>
    <w:rsid w:val="00EE09B1"/>
    <w:rsid w:val="00EE18BB"/>
    <w:rsid w:val="00EE3749"/>
    <w:rsid w:val="00EE4B15"/>
    <w:rsid w:val="00EE5221"/>
    <w:rsid w:val="00EE5C77"/>
    <w:rsid w:val="00EF0403"/>
    <w:rsid w:val="00EF1616"/>
    <w:rsid w:val="00EF76BC"/>
    <w:rsid w:val="00F002E7"/>
    <w:rsid w:val="00F04F9D"/>
    <w:rsid w:val="00F057D8"/>
    <w:rsid w:val="00F063B4"/>
    <w:rsid w:val="00F06CA3"/>
    <w:rsid w:val="00F06CF8"/>
    <w:rsid w:val="00F07A83"/>
    <w:rsid w:val="00F12519"/>
    <w:rsid w:val="00F14030"/>
    <w:rsid w:val="00F1591C"/>
    <w:rsid w:val="00F1732A"/>
    <w:rsid w:val="00F20277"/>
    <w:rsid w:val="00F329EB"/>
    <w:rsid w:val="00F37A0A"/>
    <w:rsid w:val="00F40F46"/>
    <w:rsid w:val="00F424F5"/>
    <w:rsid w:val="00F45E75"/>
    <w:rsid w:val="00F46D96"/>
    <w:rsid w:val="00F4708F"/>
    <w:rsid w:val="00F51000"/>
    <w:rsid w:val="00F514F5"/>
    <w:rsid w:val="00F51C76"/>
    <w:rsid w:val="00F56061"/>
    <w:rsid w:val="00F60487"/>
    <w:rsid w:val="00F60850"/>
    <w:rsid w:val="00F626F8"/>
    <w:rsid w:val="00F64311"/>
    <w:rsid w:val="00F663D4"/>
    <w:rsid w:val="00F70682"/>
    <w:rsid w:val="00F810B3"/>
    <w:rsid w:val="00F862C1"/>
    <w:rsid w:val="00F86303"/>
    <w:rsid w:val="00F95BFD"/>
    <w:rsid w:val="00F972B6"/>
    <w:rsid w:val="00F97B0D"/>
    <w:rsid w:val="00FA148A"/>
    <w:rsid w:val="00FA15C9"/>
    <w:rsid w:val="00FA242E"/>
    <w:rsid w:val="00FA39EF"/>
    <w:rsid w:val="00FA3E4A"/>
    <w:rsid w:val="00FA4744"/>
    <w:rsid w:val="00FA6E5C"/>
    <w:rsid w:val="00FB3BE0"/>
    <w:rsid w:val="00FB54E0"/>
    <w:rsid w:val="00FB61E2"/>
    <w:rsid w:val="00FC0E3A"/>
    <w:rsid w:val="00FC5CF0"/>
    <w:rsid w:val="00FD0349"/>
    <w:rsid w:val="00FD15D2"/>
    <w:rsid w:val="00FE040A"/>
    <w:rsid w:val="00FE08B9"/>
    <w:rsid w:val="00FE361E"/>
    <w:rsid w:val="00FF276E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C137A"/>
  <w15:docId w15:val="{596DD22D-7498-42DB-AEEC-5E3E1CCED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-1985"/>
      </w:tabs>
      <w:ind w:firstLine="340"/>
      <w:jc w:val="both"/>
      <w:outlineLvl w:val="0"/>
    </w:pPr>
    <w:rPr>
      <w:i/>
    </w:rPr>
  </w:style>
  <w:style w:type="paragraph" w:styleId="2">
    <w:name w:val="heading 2"/>
    <w:basedOn w:val="a"/>
    <w:next w:val="a"/>
    <w:qFormat/>
    <w:pPr>
      <w:keepNext/>
      <w:tabs>
        <w:tab w:val="left" w:pos="-1985"/>
      </w:tabs>
      <w:jc w:val="both"/>
      <w:outlineLvl w:val="1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link w:val="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9">
    <w:name w:val="Знак"/>
    <w:basedOn w:val="a"/>
    <w:autoRedefine/>
    <w:rsid w:val="0058072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4">
    <w:name w:val="Верхний колонтитул Знак"/>
    <w:aliases w:val=" Знак Знак,Знак Знак"/>
    <w:link w:val="a3"/>
    <w:locked/>
    <w:rsid w:val="0008086D"/>
    <w:rPr>
      <w:sz w:val="24"/>
      <w:szCs w:val="24"/>
    </w:rPr>
  </w:style>
  <w:style w:type="paragraph" w:styleId="aa">
    <w:name w:val="No Spacing"/>
    <w:uiPriority w:val="1"/>
    <w:qFormat/>
    <w:rsid w:val="00891B2B"/>
  </w:style>
  <w:style w:type="paragraph" w:customStyle="1" w:styleId="10">
    <w:name w:val="Знак Знак1"/>
    <w:basedOn w:val="a"/>
    <w:rsid w:val="00A20C03"/>
    <w:rPr>
      <w:rFonts w:ascii="Verdana" w:hAnsi="Verdana" w:cs="Verdana"/>
      <w:lang w:val="en-US" w:eastAsia="en-US"/>
    </w:rPr>
  </w:style>
  <w:style w:type="character" w:styleId="ab">
    <w:name w:val="Hyperlink"/>
    <w:uiPriority w:val="99"/>
    <w:semiHidden/>
    <w:unhideWhenUsed/>
    <w:rsid w:val="00DC21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YERYO~1\AppData\Local\Temp\&#1050;&#1069;_&#1055;&#1088;&#1080;&#1082;&#1072;&#1079;-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53092-32D0-4507-B713-CA894034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КЭ_Приказ-1</Template>
  <TotalTime>0</TotalTime>
  <Pages>6</Pages>
  <Words>844</Words>
  <Characters>4812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Приказ_Казцинк-Энерго</vt:lpstr>
      <vt:lpstr>Приказ_Казцинк-Энерго</vt:lpstr>
    </vt:vector>
  </TitlesOfParts>
  <Company>Казцинк</Company>
  <LinksUpToDate>false</LinksUpToDate>
  <CharactersWithSpaces>5645</CharactersWithSpaces>
  <SharedDoc>false</SharedDoc>
  <HLinks>
    <vt:vector size="6" baseType="variant">
      <vt:variant>
        <vt:i4>1835027</vt:i4>
      </vt:variant>
      <vt:variant>
        <vt:i4>0</vt:i4>
      </vt:variant>
      <vt:variant>
        <vt:i4>0</vt:i4>
      </vt:variant>
      <vt:variant>
        <vt:i4>5</vt:i4>
      </vt:variant>
      <vt:variant>
        <vt:lpwstr>https://tdmelectric.ru/collection/katalog-1-abaada/product/avt-vyklva47-60dc-2p-16a-6ka-h-ka-s-tdm-2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Приказ_Казцинк-Энерго</dc:title>
  <dc:subject/>
  <dc:creator>IYeryomina</dc:creator>
  <cp:keywords/>
  <cp:lastModifiedBy>Zaysanbayeva, Zhadyra N (Ust-Kamenogorsk - KZ)</cp:lastModifiedBy>
  <cp:revision>3</cp:revision>
  <cp:lastPrinted>2023-05-02T12:15:00Z</cp:lastPrinted>
  <dcterms:created xsi:type="dcterms:W3CDTF">2023-05-03T03:19:00Z</dcterms:created>
  <dcterms:modified xsi:type="dcterms:W3CDTF">2023-05-03T07:35:00Z</dcterms:modified>
</cp:coreProperties>
</file>